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4AA89" w14:textId="77777777" w:rsidR="00ED6CF2" w:rsidRDefault="00ED6CF2" w:rsidP="008A4DE0">
      <w:pPr>
        <w:jc w:val="center"/>
      </w:pPr>
    </w:p>
    <w:p w14:paraId="011F0D5C" w14:textId="77777777" w:rsidR="00ED6CF2" w:rsidRDefault="00ED6CF2" w:rsidP="008A4DE0">
      <w:pPr>
        <w:jc w:val="center"/>
      </w:pPr>
    </w:p>
    <w:p w14:paraId="1F502FC1" w14:textId="77777777" w:rsidR="00ED6CF2" w:rsidRDefault="00ED6CF2" w:rsidP="008A4DE0">
      <w:pPr>
        <w:jc w:val="center"/>
      </w:pPr>
    </w:p>
    <w:p w14:paraId="6244D4D5" w14:textId="77777777" w:rsidR="00ED6CF2" w:rsidRDefault="00ED6CF2" w:rsidP="008A4DE0">
      <w:pPr>
        <w:jc w:val="center"/>
      </w:pPr>
    </w:p>
    <w:p w14:paraId="05A5CCEE" w14:textId="77777777" w:rsidR="00ED6CF2" w:rsidRDefault="00ED6CF2" w:rsidP="008A4DE0">
      <w:pPr>
        <w:jc w:val="center"/>
      </w:pPr>
    </w:p>
    <w:p w14:paraId="44B384A7" w14:textId="77777777" w:rsidR="00132B4F" w:rsidRPr="00FC0479" w:rsidRDefault="00B26DE1" w:rsidP="008A4DE0">
      <w:pPr>
        <w:jc w:val="center"/>
        <w:rPr>
          <w:b/>
          <w:sz w:val="40"/>
          <w:szCs w:val="40"/>
        </w:rPr>
      </w:pPr>
      <w:r w:rsidRPr="00FC0479">
        <w:rPr>
          <w:b/>
          <w:sz w:val="40"/>
          <w:szCs w:val="40"/>
        </w:rPr>
        <w:t>KONKURRANSEGRUNNLAG</w:t>
      </w:r>
    </w:p>
    <w:p w14:paraId="35F4CB5E" w14:textId="77777777" w:rsidR="00132B4F" w:rsidRPr="00FC0479" w:rsidRDefault="00132B4F" w:rsidP="008A4DE0">
      <w:pPr>
        <w:jc w:val="center"/>
        <w:rPr>
          <w:b/>
          <w:sz w:val="40"/>
          <w:szCs w:val="40"/>
        </w:rPr>
      </w:pPr>
    </w:p>
    <w:p w14:paraId="0B2AA0AE" w14:textId="77777777" w:rsidR="00132B4F" w:rsidRPr="00FC0479" w:rsidRDefault="00CB0391" w:rsidP="008A4DE0">
      <w:pPr>
        <w:jc w:val="center"/>
        <w:rPr>
          <w:b/>
          <w:sz w:val="40"/>
          <w:szCs w:val="40"/>
        </w:rPr>
      </w:pPr>
      <w:r>
        <w:rPr>
          <w:b/>
          <w:sz w:val="40"/>
          <w:szCs w:val="40"/>
        </w:rPr>
        <w:t>ÅPEN TIL</w:t>
      </w:r>
      <w:r w:rsidR="00132B4F" w:rsidRPr="00FC0479">
        <w:rPr>
          <w:b/>
          <w:sz w:val="40"/>
          <w:szCs w:val="40"/>
        </w:rPr>
        <w:t>BUDSKONKURRANSE</w:t>
      </w:r>
    </w:p>
    <w:p w14:paraId="7D62EA48" w14:textId="77777777" w:rsidR="00132B4F" w:rsidRPr="00FC0479" w:rsidRDefault="00132B4F" w:rsidP="008A4DE0">
      <w:pPr>
        <w:jc w:val="center"/>
        <w:rPr>
          <w:b/>
          <w:sz w:val="40"/>
          <w:szCs w:val="40"/>
        </w:rPr>
      </w:pPr>
    </w:p>
    <w:p w14:paraId="56C2B967" w14:textId="117EB196" w:rsidR="00132B4F" w:rsidRPr="00FC0479" w:rsidRDefault="00132B4F" w:rsidP="008A4DE0">
      <w:pPr>
        <w:jc w:val="center"/>
        <w:rPr>
          <w:b/>
          <w:sz w:val="40"/>
          <w:szCs w:val="40"/>
        </w:rPr>
      </w:pPr>
      <w:r w:rsidRPr="00FC0479">
        <w:rPr>
          <w:b/>
          <w:sz w:val="40"/>
          <w:szCs w:val="40"/>
        </w:rPr>
        <w:t xml:space="preserve">etter </w:t>
      </w:r>
      <w:r w:rsidR="00707DE1">
        <w:rPr>
          <w:b/>
          <w:sz w:val="40"/>
          <w:szCs w:val="40"/>
        </w:rPr>
        <w:t xml:space="preserve">lov og </w:t>
      </w:r>
      <w:r w:rsidRPr="00FC0479">
        <w:rPr>
          <w:b/>
          <w:sz w:val="40"/>
          <w:szCs w:val="40"/>
        </w:rPr>
        <w:t>forskrift om offentlige anskaffelser</w:t>
      </w:r>
    </w:p>
    <w:p w14:paraId="074F77F8" w14:textId="77777777" w:rsidR="00132B4F" w:rsidRPr="00FC0479" w:rsidRDefault="00132B4F" w:rsidP="008A4DE0">
      <w:pPr>
        <w:jc w:val="center"/>
        <w:rPr>
          <w:sz w:val="40"/>
          <w:szCs w:val="40"/>
        </w:rPr>
      </w:pPr>
    </w:p>
    <w:p w14:paraId="0EBA0684" w14:textId="77777777" w:rsidR="00132B4F" w:rsidRPr="00FC0479" w:rsidRDefault="00132B4F" w:rsidP="008A4DE0">
      <w:pPr>
        <w:jc w:val="center"/>
        <w:rPr>
          <w:sz w:val="40"/>
          <w:szCs w:val="40"/>
        </w:rPr>
      </w:pPr>
    </w:p>
    <w:p w14:paraId="1198A9E2" w14:textId="77777777" w:rsidR="00132B4F" w:rsidRPr="00FC0479" w:rsidRDefault="00132B4F" w:rsidP="008A4DE0">
      <w:pPr>
        <w:jc w:val="center"/>
        <w:rPr>
          <w:sz w:val="40"/>
          <w:szCs w:val="40"/>
        </w:rPr>
      </w:pPr>
    </w:p>
    <w:p w14:paraId="28B9F1DC" w14:textId="1BC86F66" w:rsidR="00132B4F" w:rsidRPr="00FC0479" w:rsidRDefault="00C52286" w:rsidP="008A4DE0">
      <w:pPr>
        <w:jc w:val="center"/>
        <w:rPr>
          <w:sz w:val="40"/>
          <w:szCs w:val="40"/>
        </w:rPr>
      </w:pPr>
      <w:r>
        <w:rPr>
          <w:sz w:val="40"/>
          <w:szCs w:val="40"/>
        </w:rPr>
        <w:t xml:space="preserve">om rammeavtale </w:t>
      </w:r>
      <w:r w:rsidR="00132B4F" w:rsidRPr="00FC0479">
        <w:rPr>
          <w:sz w:val="40"/>
          <w:szCs w:val="40"/>
        </w:rPr>
        <w:t>for kjøp av</w:t>
      </w:r>
    </w:p>
    <w:p w14:paraId="00804597" w14:textId="7C6ADE65" w:rsidR="00132B4F" w:rsidRPr="00FC0479" w:rsidRDefault="00C52286" w:rsidP="008A4DE0">
      <w:pPr>
        <w:jc w:val="center"/>
        <w:rPr>
          <w:sz w:val="40"/>
          <w:szCs w:val="40"/>
        </w:rPr>
      </w:pPr>
      <w:r>
        <w:rPr>
          <w:sz w:val="40"/>
          <w:szCs w:val="40"/>
        </w:rPr>
        <w:t>vedlikeholds- og trafikksikkerhetstiltak</w:t>
      </w:r>
    </w:p>
    <w:p w14:paraId="53FA5BF7" w14:textId="77777777" w:rsidR="00132B4F" w:rsidRDefault="00132B4F" w:rsidP="008A4DE0">
      <w:pPr>
        <w:jc w:val="center"/>
        <w:rPr>
          <w:sz w:val="40"/>
          <w:szCs w:val="40"/>
        </w:rPr>
      </w:pPr>
    </w:p>
    <w:p w14:paraId="46A6EFB8" w14:textId="77777777" w:rsidR="00FC0479" w:rsidRPr="00FC0479" w:rsidRDefault="00FC0479" w:rsidP="008A4DE0">
      <w:pPr>
        <w:jc w:val="center"/>
        <w:rPr>
          <w:sz w:val="40"/>
          <w:szCs w:val="40"/>
        </w:rPr>
      </w:pPr>
    </w:p>
    <w:p w14:paraId="0D4734BF" w14:textId="77777777" w:rsidR="00B26DE1" w:rsidRPr="00FC0479" w:rsidRDefault="00B26DE1" w:rsidP="008A4DE0">
      <w:pPr>
        <w:jc w:val="center"/>
        <w:rPr>
          <w:sz w:val="40"/>
          <w:szCs w:val="40"/>
        </w:rPr>
      </w:pPr>
    </w:p>
    <w:p w14:paraId="7FBF4120" w14:textId="27BAA244" w:rsidR="00132B4F" w:rsidRPr="00FC0479" w:rsidRDefault="00ED6CF2" w:rsidP="008A4DE0">
      <w:pPr>
        <w:jc w:val="center"/>
        <w:rPr>
          <w:sz w:val="28"/>
          <w:szCs w:val="28"/>
        </w:rPr>
      </w:pPr>
      <w:r w:rsidRPr="00FC0479">
        <w:rPr>
          <w:sz w:val="28"/>
          <w:szCs w:val="28"/>
        </w:rPr>
        <w:t>S</w:t>
      </w:r>
      <w:r w:rsidR="00132B4F" w:rsidRPr="00FC0479">
        <w:rPr>
          <w:sz w:val="28"/>
          <w:szCs w:val="28"/>
        </w:rPr>
        <w:t>aksn</w:t>
      </w:r>
      <w:r w:rsidR="00987D53">
        <w:rPr>
          <w:sz w:val="28"/>
          <w:szCs w:val="28"/>
        </w:rPr>
        <w:t>ummer</w:t>
      </w:r>
      <w:r w:rsidR="00132B4F" w:rsidRPr="00FC0479">
        <w:rPr>
          <w:sz w:val="28"/>
          <w:szCs w:val="28"/>
        </w:rPr>
        <w:t xml:space="preserve"> </w:t>
      </w:r>
      <w:r w:rsidR="00C52286">
        <w:rPr>
          <w:sz w:val="28"/>
          <w:szCs w:val="28"/>
        </w:rPr>
        <w:t>26/8927</w:t>
      </w:r>
    </w:p>
    <w:p w14:paraId="67325C3D" w14:textId="77777777" w:rsidR="00132B4F" w:rsidRPr="00DD32D1" w:rsidRDefault="00132B4F" w:rsidP="008A4DE0">
      <w:pPr>
        <w:jc w:val="center"/>
        <w:rPr>
          <w:sz w:val="28"/>
          <w:szCs w:val="28"/>
        </w:rPr>
      </w:pPr>
    </w:p>
    <w:p w14:paraId="1209747E" w14:textId="77777777" w:rsidR="00132B4F" w:rsidRPr="00DD32D1" w:rsidRDefault="00132B4F" w:rsidP="008A4DE0">
      <w:pPr>
        <w:jc w:val="center"/>
        <w:rPr>
          <w:sz w:val="28"/>
          <w:szCs w:val="28"/>
        </w:rPr>
      </w:pPr>
    </w:p>
    <w:p w14:paraId="0FC6C192" w14:textId="77777777" w:rsidR="00132B4F" w:rsidRPr="00DD32D1" w:rsidRDefault="00132B4F" w:rsidP="008A4DE0">
      <w:pPr>
        <w:jc w:val="center"/>
        <w:rPr>
          <w:sz w:val="28"/>
          <w:szCs w:val="28"/>
        </w:rPr>
      </w:pPr>
    </w:p>
    <w:p w14:paraId="56FCAF91" w14:textId="77777777" w:rsidR="00132B4F" w:rsidRPr="00132B4F" w:rsidRDefault="00132B4F" w:rsidP="00433F0A">
      <w:pPr>
        <w:tabs>
          <w:tab w:val="left" w:pos="3645"/>
        </w:tabs>
      </w:pPr>
    </w:p>
    <w:p w14:paraId="1DD7ADE9" w14:textId="5DA78521" w:rsidR="00132B4F" w:rsidRDefault="00132B4F" w:rsidP="00B770D6">
      <w:pPr>
        <w:rPr>
          <w:b/>
          <w:sz w:val="28"/>
          <w:szCs w:val="28"/>
        </w:rPr>
      </w:pPr>
      <w:r w:rsidRPr="00132B4F">
        <w:rPr>
          <w:b/>
          <w:sz w:val="28"/>
          <w:szCs w:val="28"/>
        </w:rPr>
        <w:br w:type="page"/>
      </w:r>
      <w:r w:rsidRPr="00132B4F">
        <w:rPr>
          <w:b/>
          <w:sz w:val="28"/>
          <w:szCs w:val="28"/>
        </w:rPr>
        <w:lastRenderedPageBreak/>
        <w:t>INNHOLD</w:t>
      </w:r>
    </w:p>
    <w:p w14:paraId="763777DE" w14:textId="77777777" w:rsidR="008A4DE0" w:rsidRPr="008A4DE0" w:rsidRDefault="008A4DE0" w:rsidP="008A4DE0"/>
    <w:sdt>
      <w:sdtPr>
        <w:rPr>
          <w:b w:val="0"/>
          <w:bCs w:val="0"/>
          <w:caps w:val="0"/>
          <w:sz w:val="22"/>
          <w:szCs w:val="22"/>
        </w:rPr>
        <w:id w:val="-7605458"/>
        <w:docPartObj>
          <w:docPartGallery w:val="Table of Contents"/>
          <w:docPartUnique/>
        </w:docPartObj>
      </w:sdtPr>
      <w:sdtContent>
        <w:p w14:paraId="3A34A3D5" w14:textId="27CAC3BF" w:rsidR="00F41E57" w:rsidRDefault="00B26DE1">
          <w:pPr>
            <w:pStyle w:val="INNH1"/>
            <w:tabs>
              <w:tab w:val="left" w:pos="440"/>
              <w:tab w:val="right" w:leader="dot" w:pos="9060"/>
            </w:tabs>
            <w:rPr>
              <w:rFonts w:eastAsiaTheme="minorEastAsia" w:cstheme="minorBidi"/>
              <w:b w:val="0"/>
              <w:bCs w:val="0"/>
              <w:caps w:val="0"/>
              <w:noProof/>
              <w:kern w:val="2"/>
              <w:sz w:val="24"/>
              <w:szCs w:val="24"/>
              <w14:ligatures w14:val="standardContextual"/>
            </w:rPr>
          </w:pPr>
          <w:r>
            <w:fldChar w:fldCharType="begin"/>
          </w:r>
          <w:r>
            <w:instrText xml:space="preserve"> TOC \o "1-3" \h \z \u </w:instrText>
          </w:r>
          <w:r>
            <w:fldChar w:fldCharType="separate"/>
          </w:r>
          <w:hyperlink w:anchor="_Toc229134233" w:history="1">
            <w:r w:rsidR="00F41E57" w:rsidRPr="00A40616">
              <w:rPr>
                <w:rStyle w:val="Hyperkobling"/>
                <w:noProof/>
              </w:rPr>
              <w:t>1</w:t>
            </w:r>
            <w:r w:rsidR="00F41E57">
              <w:rPr>
                <w:rFonts w:eastAsiaTheme="minorEastAsia" w:cstheme="minorBidi"/>
                <w:b w:val="0"/>
                <w:bCs w:val="0"/>
                <w:caps w:val="0"/>
                <w:noProof/>
                <w:kern w:val="2"/>
                <w:sz w:val="24"/>
                <w:szCs w:val="24"/>
                <w14:ligatures w14:val="standardContextual"/>
              </w:rPr>
              <w:tab/>
            </w:r>
            <w:r w:rsidR="00F41E57" w:rsidRPr="00A40616">
              <w:rPr>
                <w:rStyle w:val="Hyperkobling"/>
                <w:noProof/>
              </w:rPr>
              <w:t>Generell beskrivelse</w:t>
            </w:r>
            <w:r w:rsidR="00F41E57">
              <w:rPr>
                <w:noProof/>
                <w:webHidden/>
              </w:rPr>
              <w:tab/>
            </w:r>
            <w:r w:rsidR="00F41E57">
              <w:rPr>
                <w:noProof/>
                <w:webHidden/>
              </w:rPr>
              <w:fldChar w:fldCharType="begin"/>
            </w:r>
            <w:r w:rsidR="00F41E57">
              <w:rPr>
                <w:noProof/>
                <w:webHidden/>
              </w:rPr>
              <w:instrText xml:space="preserve"> PAGEREF _Toc229134233 \h </w:instrText>
            </w:r>
            <w:r w:rsidR="00F41E57">
              <w:rPr>
                <w:noProof/>
                <w:webHidden/>
              </w:rPr>
            </w:r>
            <w:r w:rsidR="00F41E57">
              <w:rPr>
                <w:noProof/>
                <w:webHidden/>
              </w:rPr>
              <w:fldChar w:fldCharType="separate"/>
            </w:r>
            <w:r w:rsidR="00F41E57">
              <w:rPr>
                <w:noProof/>
                <w:webHidden/>
              </w:rPr>
              <w:t>3</w:t>
            </w:r>
            <w:r w:rsidR="00F41E57">
              <w:rPr>
                <w:noProof/>
                <w:webHidden/>
              </w:rPr>
              <w:fldChar w:fldCharType="end"/>
            </w:r>
          </w:hyperlink>
        </w:p>
        <w:p w14:paraId="107DF7BA" w14:textId="0D15E074" w:rsidR="00F41E57" w:rsidRDefault="00F41E57">
          <w:pPr>
            <w:pStyle w:val="INNH2"/>
            <w:tabs>
              <w:tab w:val="left" w:pos="960"/>
              <w:tab w:val="right" w:leader="dot" w:pos="9060"/>
            </w:tabs>
            <w:rPr>
              <w:rFonts w:eastAsiaTheme="minorEastAsia" w:cstheme="minorBidi"/>
              <w:smallCaps w:val="0"/>
              <w:noProof/>
              <w:kern w:val="2"/>
              <w:sz w:val="24"/>
              <w:szCs w:val="24"/>
              <w14:ligatures w14:val="standardContextual"/>
            </w:rPr>
          </w:pPr>
          <w:hyperlink w:anchor="_Toc229134234" w:history="1">
            <w:r w:rsidRPr="00A40616">
              <w:rPr>
                <w:rStyle w:val="Hyperkobling"/>
                <w:noProof/>
              </w:rPr>
              <w:t>1.1</w:t>
            </w:r>
            <w:r>
              <w:rPr>
                <w:rFonts w:eastAsiaTheme="minorEastAsia" w:cstheme="minorBidi"/>
                <w:smallCaps w:val="0"/>
                <w:noProof/>
                <w:kern w:val="2"/>
                <w:sz w:val="24"/>
                <w:szCs w:val="24"/>
                <w14:ligatures w14:val="standardContextual"/>
              </w:rPr>
              <w:tab/>
            </w:r>
            <w:r w:rsidRPr="00A40616">
              <w:rPr>
                <w:rStyle w:val="Hyperkobling"/>
                <w:noProof/>
              </w:rPr>
              <w:t>Oppdragsgiver</w:t>
            </w:r>
            <w:r>
              <w:rPr>
                <w:noProof/>
                <w:webHidden/>
              </w:rPr>
              <w:tab/>
            </w:r>
            <w:r>
              <w:rPr>
                <w:noProof/>
                <w:webHidden/>
              </w:rPr>
              <w:fldChar w:fldCharType="begin"/>
            </w:r>
            <w:r>
              <w:rPr>
                <w:noProof/>
                <w:webHidden/>
              </w:rPr>
              <w:instrText xml:space="preserve"> PAGEREF _Toc229134234 \h </w:instrText>
            </w:r>
            <w:r>
              <w:rPr>
                <w:noProof/>
                <w:webHidden/>
              </w:rPr>
            </w:r>
            <w:r>
              <w:rPr>
                <w:noProof/>
                <w:webHidden/>
              </w:rPr>
              <w:fldChar w:fldCharType="separate"/>
            </w:r>
            <w:r>
              <w:rPr>
                <w:noProof/>
                <w:webHidden/>
              </w:rPr>
              <w:t>3</w:t>
            </w:r>
            <w:r>
              <w:rPr>
                <w:noProof/>
                <w:webHidden/>
              </w:rPr>
              <w:fldChar w:fldCharType="end"/>
            </w:r>
          </w:hyperlink>
        </w:p>
        <w:p w14:paraId="4B9549C6" w14:textId="7AE4E73D" w:rsidR="00F41E57" w:rsidRDefault="00F41E57">
          <w:pPr>
            <w:pStyle w:val="INNH2"/>
            <w:tabs>
              <w:tab w:val="left" w:pos="960"/>
              <w:tab w:val="right" w:leader="dot" w:pos="9060"/>
            </w:tabs>
            <w:rPr>
              <w:rFonts w:eastAsiaTheme="minorEastAsia" w:cstheme="minorBidi"/>
              <w:smallCaps w:val="0"/>
              <w:noProof/>
              <w:kern w:val="2"/>
              <w:sz w:val="24"/>
              <w:szCs w:val="24"/>
              <w14:ligatures w14:val="standardContextual"/>
            </w:rPr>
          </w:pPr>
          <w:hyperlink w:anchor="_Toc229134235" w:history="1">
            <w:r w:rsidRPr="00A40616">
              <w:rPr>
                <w:rStyle w:val="Hyperkobling"/>
                <w:noProof/>
              </w:rPr>
              <w:t>1.2</w:t>
            </w:r>
            <w:r>
              <w:rPr>
                <w:rFonts w:eastAsiaTheme="minorEastAsia" w:cstheme="minorBidi"/>
                <w:smallCaps w:val="0"/>
                <w:noProof/>
                <w:kern w:val="2"/>
                <w:sz w:val="24"/>
                <w:szCs w:val="24"/>
                <w14:ligatures w14:val="standardContextual"/>
              </w:rPr>
              <w:tab/>
            </w:r>
            <w:r w:rsidRPr="00A40616">
              <w:rPr>
                <w:rStyle w:val="Hyperkobling"/>
                <w:noProof/>
              </w:rPr>
              <w:t>Anskaffelsens formål</w:t>
            </w:r>
            <w:r>
              <w:rPr>
                <w:noProof/>
                <w:webHidden/>
              </w:rPr>
              <w:tab/>
            </w:r>
            <w:r>
              <w:rPr>
                <w:noProof/>
                <w:webHidden/>
              </w:rPr>
              <w:fldChar w:fldCharType="begin"/>
            </w:r>
            <w:r>
              <w:rPr>
                <w:noProof/>
                <w:webHidden/>
              </w:rPr>
              <w:instrText xml:space="preserve"> PAGEREF _Toc229134235 \h </w:instrText>
            </w:r>
            <w:r>
              <w:rPr>
                <w:noProof/>
                <w:webHidden/>
              </w:rPr>
            </w:r>
            <w:r>
              <w:rPr>
                <w:noProof/>
                <w:webHidden/>
              </w:rPr>
              <w:fldChar w:fldCharType="separate"/>
            </w:r>
            <w:r>
              <w:rPr>
                <w:noProof/>
                <w:webHidden/>
              </w:rPr>
              <w:t>3</w:t>
            </w:r>
            <w:r>
              <w:rPr>
                <w:noProof/>
                <w:webHidden/>
              </w:rPr>
              <w:fldChar w:fldCharType="end"/>
            </w:r>
          </w:hyperlink>
        </w:p>
        <w:p w14:paraId="393C1B67" w14:textId="0D191EB2" w:rsidR="00F41E57" w:rsidRDefault="00F41E57">
          <w:pPr>
            <w:pStyle w:val="INNH2"/>
            <w:tabs>
              <w:tab w:val="left" w:pos="960"/>
              <w:tab w:val="right" w:leader="dot" w:pos="9060"/>
            </w:tabs>
            <w:rPr>
              <w:rFonts w:eastAsiaTheme="minorEastAsia" w:cstheme="minorBidi"/>
              <w:smallCaps w:val="0"/>
              <w:noProof/>
              <w:kern w:val="2"/>
              <w:sz w:val="24"/>
              <w:szCs w:val="24"/>
              <w14:ligatures w14:val="standardContextual"/>
            </w:rPr>
          </w:pPr>
          <w:hyperlink w:anchor="_Toc229134236" w:history="1">
            <w:r w:rsidRPr="00A40616">
              <w:rPr>
                <w:rStyle w:val="Hyperkobling"/>
                <w:noProof/>
              </w:rPr>
              <w:t>1.3</w:t>
            </w:r>
            <w:r>
              <w:rPr>
                <w:rFonts w:eastAsiaTheme="minorEastAsia" w:cstheme="minorBidi"/>
                <w:smallCaps w:val="0"/>
                <w:noProof/>
                <w:kern w:val="2"/>
                <w:sz w:val="24"/>
                <w:szCs w:val="24"/>
                <w14:ligatures w14:val="standardContextual"/>
              </w:rPr>
              <w:tab/>
            </w:r>
            <w:r w:rsidRPr="00A40616">
              <w:rPr>
                <w:rStyle w:val="Hyperkobling"/>
                <w:noProof/>
              </w:rPr>
              <w:t>Anskaffelsens omfang</w:t>
            </w:r>
            <w:r>
              <w:rPr>
                <w:noProof/>
                <w:webHidden/>
              </w:rPr>
              <w:tab/>
            </w:r>
            <w:r>
              <w:rPr>
                <w:noProof/>
                <w:webHidden/>
              </w:rPr>
              <w:fldChar w:fldCharType="begin"/>
            </w:r>
            <w:r>
              <w:rPr>
                <w:noProof/>
                <w:webHidden/>
              </w:rPr>
              <w:instrText xml:space="preserve"> PAGEREF _Toc229134236 \h </w:instrText>
            </w:r>
            <w:r>
              <w:rPr>
                <w:noProof/>
                <w:webHidden/>
              </w:rPr>
            </w:r>
            <w:r>
              <w:rPr>
                <w:noProof/>
                <w:webHidden/>
              </w:rPr>
              <w:fldChar w:fldCharType="separate"/>
            </w:r>
            <w:r>
              <w:rPr>
                <w:noProof/>
                <w:webHidden/>
              </w:rPr>
              <w:t>3</w:t>
            </w:r>
            <w:r>
              <w:rPr>
                <w:noProof/>
                <w:webHidden/>
              </w:rPr>
              <w:fldChar w:fldCharType="end"/>
            </w:r>
          </w:hyperlink>
        </w:p>
        <w:p w14:paraId="51F41C87" w14:textId="07957836" w:rsidR="00F41E57" w:rsidRDefault="00F41E57">
          <w:pPr>
            <w:pStyle w:val="INNH2"/>
            <w:tabs>
              <w:tab w:val="left" w:pos="960"/>
              <w:tab w:val="right" w:leader="dot" w:pos="9060"/>
            </w:tabs>
            <w:rPr>
              <w:rFonts w:eastAsiaTheme="minorEastAsia" w:cstheme="minorBidi"/>
              <w:smallCaps w:val="0"/>
              <w:noProof/>
              <w:kern w:val="2"/>
              <w:sz w:val="24"/>
              <w:szCs w:val="24"/>
              <w14:ligatures w14:val="standardContextual"/>
            </w:rPr>
          </w:pPr>
          <w:hyperlink w:anchor="_Toc229134237" w:history="1">
            <w:r w:rsidRPr="00A40616">
              <w:rPr>
                <w:rStyle w:val="Hyperkobling"/>
                <w:noProof/>
              </w:rPr>
              <w:t>1.4</w:t>
            </w:r>
            <w:r>
              <w:rPr>
                <w:rFonts w:eastAsiaTheme="minorEastAsia" w:cstheme="minorBidi"/>
                <w:smallCaps w:val="0"/>
                <w:noProof/>
                <w:kern w:val="2"/>
                <w:sz w:val="24"/>
                <w:szCs w:val="24"/>
                <w14:ligatures w14:val="standardContextual"/>
              </w:rPr>
              <w:tab/>
            </w:r>
            <w:r w:rsidRPr="00A40616">
              <w:rPr>
                <w:rStyle w:val="Hyperkobling"/>
                <w:noProof/>
              </w:rPr>
              <w:t>Vedleggsoversikt</w:t>
            </w:r>
            <w:r>
              <w:rPr>
                <w:noProof/>
                <w:webHidden/>
              </w:rPr>
              <w:tab/>
            </w:r>
            <w:r>
              <w:rPr>
                <w:noProof/>
                <w:webHidden/>
              </w:rPr>
              <w:fldChar w:fldCharType="begin"/>
            </w:r>
            <w:r>
              <w:rPr>
                <w:noProof/>
                <w:webHidden/>
              </w:rPr>
              <w:instrText xml:space="preserve"> PAGEREF _Toc229134237 \h </w:instrText>
            </w:r>
            <w:r>
              <w:rPr>
                <w:noProof/>
                <w:webHidden/>
              </w:rPr>
            </w:r>
            <w:r>
              <w:rPr>
                <w:noProof/>
                <w:webHidden/>
              </w:rPr>
              <w:fldChar w:fldCharType="separate"/>
            </w:r>
            <w:r>
              <w:rPr>
                <w:noProof/>
                <w:webHidden/>
              </w:rPr>
              <w:t>4</w:t>
            </w:r>
            <w:r>
              <w:rPr>
                <w:noProof/>
                <w:webHidden/>
              </w:rPr>
              <w:fldChar w:fldCharType="end"/>
            </w:r>
          </w:hyperlink>
        </w:p>
        <w:p w14:paraId="1CF74647" w14:textId="5B381DF8" w:rsidR="00F41E57" w:rsidRDefault="00F41E57">
          <w:pPr>
            <w:pStyle w:val="INNH2"/>
            <w:tabs>
              <w:tab w:val="left" w:pos="960"/>
              <w:tab w:val="right" w:leader="dot" w:pos="9060"/>
            </w:tabs>
            <w:rPr>
              <w:rFonts w:eastAsiaTheme="minorEastAsia" w:cstheme="minorBidi"/>
              <w:smallCaps w:val="0"/>
              <w:noProof/>
              <w:kern w:val="2"/>
              <w:sz w:val="24"/>
              <w:szCs w:val="24"/>
              <w14:ligatures w14:val="standardContextual"/>
            </w:rPr>
          </w:pPr>
          <w:hyperlink w:anchor="_Toc229134238" w:history="1">
            <w:r w:rsidRPr="00A40616">
              <w:rPr>
                <w:rStyle w:val="Hyperkobling"/>
                <w:noProof/>
              </w:rPr>
              <w:t>1.5</w:t>
            </w:r>
            <w:r>
              <w:rPr>
                <w:rFonts w:eastAsiaTheme="minorEastAsia" w:cstheme="minorBidi"/>
                <w:smallCaps w:val="0"/>
                <w:noProof/>
                <w:kern w:val="2"/>
                <w:sz w:val="24"/>
                <w:szCs w:val="24"/>
                <w14:ligatures w14:val="standardContextual"/>
              </w:rPr>
              <w:tab/>
            </w:r>
            <w:r w:rsidRPr="00A40616">
              <w:rPr>
                <w:rStyle w:val="Hyperkobling"/>
                <w:noProof/>
              </w:rPr>
              <w:t>Fremdriftsplan</w:t>
            </w:r>
            <w:r>
              <w:rPr>
                <w:noProof/>
                <w:webHidden/>
              </w:rPr>
              <w:tab/>
            </w:r>
            <w:r>
              <w:rPr>
                <w:noProof/>
                <w:webHidden/>
              </w:rPr>
              <w:fldChar w:fldCharType="begin"/>
            </w:r>
            <w:r>
              <w:rPr>
                <w:noProof/>
                <w:webHidden/>
              </w:rPr>
              <w:instrText xml:space="preserve"> PAGEREF _Toc229134238 \h </w:instrText>
            </w:r>
            <w:r>
              <w:rPr>
                <w:noProof/>
                <w:webHidden/>
              </w:rPr>
            </w:r>
            <w:r>
              <w:rPr>
                <w:noProof/>
                <w:webHidden/>
              </w:rPr>
              <w:fldChar w:fldCharType="separate"/>
            </w:r>
            <w:r>
              <w:rPr>
                <w:noProof/>
                <w:webHidden/>
              </w:rPr>
              <w:t>4</w:t>
            </w:r>
            <w:r>
              <w:rPr>
                <w:noProof/>
                <w:webHidden/>
              </w:rPr>
              <w:fldChar w:fldCharType="end"/>
            </w:r>
          </w:hyperlink>
        </w:p>
        <w:p w14:paraId="554FE676" w14:textId="1C75AE43" w:rsidR="00F41E57" w:rsidRDefault="00F41E57">
          <w:pPr>
            <w:pStyle w:val="INNH2"/>
            <w:tabs>
              <w:tab w:val="left" w:pos="960"/>
              <w:tab w:val="right" w:leader="dot" w:pos="9060"/>
            </w:tabs>
            <w:rPr>
              <w:rFonts w:eastAsiaTheme="minorEastAsia" w:cstheme="minorBidi"/>
              <w:smallCaps w:val="0"/>
              <w:noProof/>
              <w:kern w:val="2"/>
              <w:sz w:val="24"/>
              <w:szCs w:val="24"/>
              <w14:ligatures w14:val="standardContextual"/>
            </w:rPr>
          </w:pPr>
          <w:hyperlink w:anchor="_Toc229134239" w:history="1">
            <w:r w:rsidRPr="00A40616">
              <w:rPr>
                <w:rStyle w:val="Hyperkobling"/>
                <w:noProof/>
              </w:rPr>
              <w:t>1.6</w:t>
            </w:r>
            <w:r>
              <w:rPr>
                <w:rFonts w:eastAsiaTheme="minorEastAsia" w:cstheme="minorBidi"/>
                <w:smallCaps w:val="0"/>
                <w:noProof/>
                <w:kern w:val="2"/>
                <w:sz w:val="24"/>
                <w:szCs w:val="24"/>
                <w14:ligatures w14:val="standardContextual"/>
              </w:rPr>
              <w:tab/>
            </w:r>
            <w:r w:rsidRPr="00A40616">
              <w:rPr>
                <w:rStyle w:val="Hyperkobling"/>
                <w:noProof/>
              </w:rPr>
              <w:t>Kontrakt og kontraktsperiode</w:t>
            </w:r>
            <w:r>
              <w:rPr>
                <w:noProof/>
                <w:webHidden/>
              </w:rPr>
              <w:tab/>
            </w:r>
            <w:r>
              <w:rPr>
                <w:noProof/>
                <w:webHidden/>
              </w:rPr>
              <w:fldChar w:fldCharType="begin"/>
            </w:r>
            <w:r>
              <w:rPr>
                <w:noProof/>
                <w:webHidden/>
              </w:rPr>
              <w:instrText xml:space="preserve"> PAGEREF _Toc229134239 \h </w:instrText>
            </w:r>
            <w:r>
              <w:rPr>
                <w:noProof/>
                <w:webHidden/>
              </w:rPr>
            </w:r>
            <w:r>
              <w:rPr>
                <w:noProof/>
                <w:webHidden/>
              </w:rPr>
              <w:fldChar w:fldCharType="separate"/>
            </w:r>
            <w:r>
              <w:rPr>
                <w:noProof/>
                <w:webHidden/>
              </w:rPr>
              <w:t>5</w:t>
            </w:r>
            <w:r>
              <w:rPr>
                <w:noProof/>
                <w:webHidden/>
              </w:rPr>
              <w:fldChar w:fldCharType="end"/>
            </w:r>
          </w:hyperlink>
        </w:p>
        <w:p w14:paraId="75492072" w14:textId="5DE28FE6" w:rsidR="00F41E57" w:rsidRDefault="00F41E57">
          <w:pPr>
            <w:pStyle w:val="INNH2"/>
            <w:tabs>
              <w:tab w:val="left" w:pos="960"/>
              <w:tab w:val="right" w:leader="dot" w:pos="9060"/>
            </w:tabs>
            <w:rPr>
              <w:rFonts w:eastAsiaTheme="minorEastAsia" w:cstheme="minorBidi"/>
              <w:smallCaps w:val="0"/>
              <w:noProof/>
              <w:kern w:val="2"/>
              <w:sz w:val="24"/>
              <w:szCs w:val="24"/>
              <w14:ligatures w14:val="standardContextual"/>
            </w:rPr>
          </w:pPr>
          <w:hyperlink w:anchor="_Toc229134240" w:history="1">
            <w:r w:rsidRPr="00A40616">
              <w:rPr>
                <w:rStyle w:val="Hyperkobling"/>
                <w:noProof/>
              </w:rPr>
              <w:t>1.7</w:t>
            </w:r>
            <w:r>
              <w:rPr>
                <w:rFonts w:eastAsiaTheme="minorEastAsia" w:cstheme="minorBidi"/>
                <w:smallCaps w:val="0"/>
                <w:noProof/>
                <w:kern w:val="2"/>
                <w:sz w:val="24"/>
                <w:szCs w:val="24"/>
                <w14:ligatures w14:val="standardContextual"/>
              </w:rPr>
              <w:tab/>
            </w:r>
            <w:r w:rsidRPr="00A40616">
              <w:rPr>
                <w:rStyle w:val="Hyperkobling"/>
                <w:noProof/>
              </w:rPr>
              <w:t>Forbud mot sosial dumping</w:t>
            </w:r>
            <w:r>
              <w:rPr>
                <w:noProof/>
                <w:webHidden/>
              </w:rPr>
              <w:tab/>
            </w:r>
            <w:r>
              <w:rPr>
                <w:noProof/>
                <w:webHidden/>
              </w:rPr>
              <w:fldChar w:fldCharType="begin"/>
            </w:r>
            <w:r>
              <w:rPr>
                <w:noProof/>
                <w:webHidden/>
              </w:rPr>
              <w:instrText xml:space="preserve"> PAGEREF _Toc229134240 \h </w:instrText>
            </w:r>
            <w:r>
              <w:rPr>
                <w:noProof/>
                <w:webHidden/>
              </w:rPr>
            </w:r>
            <w:r>
              <w:rPr>
                <w:noProof/>
                <w:webHidden/>
              </w:rPr>
              <w:fldChar w:fldCharType="separate"/>
            </w:r>
            <w:r>
              <w:rPr>
                <w:noProof/>
                <w:webHidden/>
              </w:rPr>
              <w:t>5</w:t>
            </w:r>
            <w:r>
              <w:rPr>
                <w:noProof/>
                <w:webHidden/>
              </w:rPr>
              <w:fldChar w:fldCharType="end"/>
            </w:r>
          </w:hyperlink>
        </w:p>
        <w:p w14:paraId="116E9E9E" w14:textId="2F096E5F" w:rsidR="00F41E57" w:rsidRDefault="00F41E57">
          <w:pPr>
            <w:pStyle w:val="INNH2"/>
            <w:tabs>
              <w:tab w:val="left" w:pos="960"/>
              <w:tab w:val="right" w:leader="dot" w:pos="9060"/>
            </w:tabs>
            <w:rPr>
              <w:rFonts w:eastAsiaTheme="minorEastAsia" w:cstheme="minorBidi"/>
              <w:smallCaps w:val="0"/>
              <w:noProof/>
              <w:kern w:val="2"/>
              <w:sz w:val="24"/>
              <w:szCs w:val="24"/>
              <w14:ligatures w14:val="standardContextual"/>
            </w:rPr>
          </w:pPr>
          <w:hyperlink w:anchor="_Toc229134241" w:history="1">
            <w:r w:rsidRPr="00A40616">
              <w:rPr>
                <w:rStyle w:val="Hyperkobling"/>
                <w:noProof/>
              </w:rPr>
              <w:t>1.8</w:t>
            </w:r>
            <w:r>
              <w:rPr>
                <w:rFonts w:eastAsiaTheme="minorEastAsia" w:cstheme="minorBidi"/>
                <w:smallCaps w:val="0"/>
                <w:noProof/>
                <w:kern w:val="2"/>
                <w:sz w:val="24"/>
                <w:szCs w:val="24"/>
                <w14:ligatures w14:val="standardContextual"/>
              </w:rPr>
              <w:tab/>
            </w:r>
            <w:r w:rsidRPr="00A40616">
              <w:rPr>
                <w:rStyle w:val="Hyperkobling"/>
                <w:noProof/>
              </w:rPr>
              <w:t>Rettelser, suppleringer eller endring av konkurransegrunnlaget</w:t>
            </w:r>
            <w:r>
              <w:rPr>
                <w:noProof/>
                <w:webHidden/>
              </w:rPr>
              <w:tab/>
            </w:r>
            <w:r>
              <w:rPr>
                <w:noProof/>
                <w:webHidden/>
              </w:rPr>
              <w:fldChar w:fldCharType="begin"/>
            </w:r>
            <w:r>
              <w:rPr>
                <w:noProof/>
                <w:webHidden/>
              </w:rPr>
              <w:instrText xml:space="preserve"> PAGEREF _Toc229134241 \h </w:instrText>
            </w:r>
            <w:r>
              <w:rPr>
                <w:noProof/>
                <w:webHidden/>
              </w:rPr>
            </w:r>
            <w:r>
              <w:rPr>
                <w:noProof/>
                <w:webHidden/>
              </w:rPr>
              <w:fldChar w:fldCharType="separate"/>
            </w:r>
            <w:r>
              <w:rPr>
                <w:noProof/>
                <w:webHidden/>
              </w:rPr>
              <w:t>5</w:t>
            </w:r>
            <w:r>
              <w:rPr>
                <w:noProof/>
                <w:webHidden/>
              </w:rPr>
              <w:fldChar w:fldCharType="end"/>
            </w:r>
          </w:hyperlink>
        </w:p>
        <w:p w14:paraId="5BC7C7C6" w14:textId="6C5A7254" w:rsidR="00F41E57" w:rsidRDefault="00F41E57">
          <w:pPr>
            <w:pStyle w:val="INNH1"/>
            <w:tabs>
              <w:tab w:val="left" w:pos="440"/>
              <w:tab w:val="right" w:leader="dot" w:pos="9060"/>
            </w:tabs>
            <w:rPr>
              <w:rFonts w:eastAsiaTheme="minorEastAsia" w:cstheme="minorBidi"/>
              <w:b w:val="0"/>
              <w:bCs w:val="0"/>
              <w:caps w:val="0"/>
              <w:noProof/>
              <w:kern w:val="2"/>
              <w:sz w:val="24"/>
              <w:szCs w:val="24"/>
              <w14:ligatures w14:val="standardContextual"/>
            </w:rPr>
          </w:pPr>
          <w:hyperlink w:anchor="_Toc229134242" w:history="1">
            <w:r w:rsidRPr="00A40616">
              <w:rPr>
                <w:rStyle w:val="Hyperkobling"/>
                <w:noProof/>
              </w:rPr>
              <w:t>2</w:t>
            </w:r>
            <w:r>
              <w:rPr>
                <w:rFonts w:eastAsiaTheme="minorEastAsia" w:cstheme="minorBidi"/>
                <w:b w:val="0"/>
                <w:bCs w:val="0"/>
                <w:caps w:val="0"/>
                <w:noProof/>
                <w:kern w:val="2"/>
                <w:sz w:val="24"/>
                <w:szCs w:val="24"/>
                <w14:ligatures w14:val="standardContextual"/>
              </w:rPr>
              <w:tab/>
            </w:r>
            <w:r w:rsidRPr="00A40616">
              <w:rPr>
                <w:rStyle w:val="Hyperkobling"/>
                <w:noProof/>
              </w:rPr>
              <w:t>REGLER FOR GJENNOMFØRING AV KONKURRANSEN</w:t>
            </w:r>
            <w:r>
              <w:rPr>
                <w:noProof/>
                <w:webHidden/>
              </w:rPr>
              <w:tab/>
            </w:r>
            <w:r>
              <w:rPr>
                <w:noProof/>
                <w:webHidden/>
              </w:rPr>
              <w:fldChar w:fldCharType="begin"/>
            </w:r>
            <w:r>
              <w:rPr>
                <w:noProof/>
                <w:webHidden/>
              </w:rPr>
              <w:instrText xml:space="preserve"> PAGEREF _Toc229134242 \h </w:instrText>
            </w:r>
            <w:r>
              <w:rPr>
                <w:noProof/>
                <w:webHidden/>
              </w:rPr>
            </w:r>
            <w:r>
              <w:rPr>
                <w:noProof/>
                <w:webHidden/>
              </w:rPr>
              <w:fldChar w:fldCharType="separate"/>
            </w:r>
            <w:r>
              <w:rPr>
                <w:noProof/>
                <w:webHidden/>
              </w:rPr>
              <w:t>5</w:t>
            </w:r>
            <w:r>
              <w:rPr>
                <w:noProof/>
                <w:webHidden/>
              </w:rPr>
              <w:fldChar w:fldCharType="end"/>
            </w:r>
          </w:hyperlink>
        </w:p>
        <w:p w14:paraId="1A47CF7F" w14:textId="2230FAB5" w:rsidR="00F41E57" w:rsidRDefault="00F41E57">
          <w:pPr>
            <w:pStyle w:val="INNH2"/>
            <w:tabs>
              <w:tab w:val="left" w:pos="960"/>
              <w:tab w:val="right" w:leader="dot" w:pos="9060"/>
            </w:tabs>
            <w:rPr>
              <w:rFonts w:eastAsiaTheme="minorEastAsia" w:cstheme="minorBidi"/>
              <w:smallCaps w:val="0"/>
              <w:noProof/>
              <w:kern w:val="2"/>
              <w:sz w:val="24"/>
              <w:szCs w:val="24"/>
              <w14:ligatures w14:val="standardContextual"/>
            </w:rPr>
          </w:pPr>
          <w:hyperlink w:anchor="_Toc229134243" w:history="1">
            <w:r w:rsidRPr="00A40616">
              <w:rPr>
                <w:rStyle w:val="Hyperkobling"/>
                <w:noProof/>
              </w:rPr>
              <w:t>2.1</w:t>
            </w:r>
            <w:r>
              <w:rPr>
                <w:rFonts w:eastAsiaTheme="minorEastAsia" w:cstheme="minorBidi"/>
                <w:smallCaps w:val="0"/>
                <w:noProof/>
                <w:kern w:val="2"/>
                <w:sz w:val="24"/>
                <w:szCs w:val="24"/>
                <w14:ligatures w14:val="standardContextual"/>
              </w:rPr>
              <w:tab/>
            </w:r>
            <w:r w:rsidRPr="00A40616">
              <w:rPr>
                <w:rStyle w:val="Hyperkobling"/>
                <w:noProof/>
              </w:rPr>
              <w:t>Regler for konkurransen</w:t>
            </w:r>
            <w:r>
              <w:rPr>
                <w:noProof/>
                <w:webHidden/>
              </w:rPr>
              <w:tab/>
            </w:r>
            <w:r>
              <w:rPr>
                <w:noProof/>
                <w:webHidden/>
              </w:rPr>
              <w:fldChar w:fldCharType="begin"/>
            </w:r>
            <w:r>
              <w:rPr>
                <w:noProof/>
                <w:webHidden/>
              </w:rPr>
              <w:instrText xml:space="preserve"> PAGEREF _Toc229134243 \h </w:instrText>
            </w:r>
            <w:r>
              <w:rPr>
                <w:noProof/>
                <w:webHidden/>
              </w:rPr>
            </w:r>
            <w:r>
              <w:rPr>
                <w:noProof/>
                <w:webHidden/>
              </w:rPr>
              <w:fldChar w:fldCharType="separate"/>
            </w:r>
            <w:r>
              <w:rPr>
                <w:noProof/>
                <w:webHidden/>
              </w:rPr>
              <w:t>5</w:t>
            </w:r>
            <w:r>
              <w:rPr>
                <w:noProof/>
                <w:webHidden/>
              </w:rPr>
              <w:fldChar w:fldCharType="end"/>
            </w:r>
          </w:hyperlink>
        </w:p>
        <w:p w14:paraId="4FF00970" w14:textId="68E2BA3C" w:rsidR="00F41E57" w:rsidRDefault="00F41E57">
          <w:pPr>
            <w:pStyle w:val="INNH2"/>
            <w:tabs>
              <w:tab w:val="left" w:pos="960"/>
              <w:tab w:val="right" w:leader="dot" w:pos="9060"/>
            </w:tabs>
            <w:rPr>
              <w:rFonts w:eastAsiaTheme="minorEastAsia" w:cstheme="minorBidi"/>
              <w:smallCaps w:val="0"/>
              <w:noProof/>
              <w:kern w:val="2"/>
              <w:sz w:val="24"/>
              <w:szCs w:val="24"/>
              <w14:ligatures w14:val="standardContextual"/>
            </w:rPr>
          </w:pPr>
          <w:hyperlink w:anchor="_Toc229134244" w:history="1">
            <w:r w:rsidRPr="00A40616">
              <w:rPr>
                <w:rStyle w:val="Hyperkobling"/>
                <w:noProof/>
              </w:rPr>
              <w:t>2.2</w:t>
            </w:r>
            <w:r>
              <w:rPr>
                <w:rFonts w:eastAsiaTheme="minorEastAsia" w:cstheme="minorBidi"/>
                <w:smallCaps w:val="0"/>
                <w:noProof/>
                <w:kern w:val="2"/>
                <w:sz w:val="24"/>
                <w:szCs w:val="24"/>
                <w14:ligatures w14:val="standardContextual"/>
              </w:rPr>
              <w:tab/>
            </w:r>
            <w:r w:rsidRPr="00A40616">
              <w:rPr>
                <w:rStyle w:val="Hyperkobling"/>
                <w:noProof/>
              </w:rPr>
              <w:t>Anskaffelsesprosedyre</w:t>
            </w:r>
            <w:r>
              <w:rPr>
                <w:noProof/>
                <w:webHidden/>
              </w:rPr>
              <w:tab/>
            </w:r>
            <w:r>
              <w:rPr>
                <w:noProof/>
                <w:webHidden/>
              </w:rPr>
              <w:fldChar w:fldCharType="begin"/>
            </w:r>
            <w:r>
              <w:rPr>
                <w:noProof/>
                <w:webHidden/>
              </w:rPr>
              <w:instrText xml:space="preserve"> PAGEREF _Toc229134244 \h </w:instrText>
            </w:r>
            <w:r>
              <w:rPr>
                <w:noProof/>
                <w:webHidden/>
              </w:rPr>
            </w:r>
            <w:r>
              <w:rPr>
                <w:noProof/>
                <w:webHidden/>
              </w:rPr>
              <w:fldChar w:fldCharType="separate"/>
            </w:r>
            <w:r>
              <w:rPr>
                <w:noProof/>
                <w:webHidden/>
              </w:rPr>
              <w:t>5</w:t>
            </w:r>
            <w:r>
              <w:rPr>
                <w:noProof/>
                <w:webHidden/>
              </w:rPr>
              <w:fldChar w:fldCharType="end"/>
            </w:r>
          </w:hyperlink>
        </w:p>
        <w:p w14:paraId="46A6E069" w14:textId="33E13D8D" w:rsidR="00F41E57" w:rsidRDefault="00F41E57">
          <w:pPr>
            <w:pStyle w:val="INNH1"/>
            <w:tabs>
              <w:tab w:val="left" w:pos="440"/>
              <w:tab w:val="right" w:leader="dot" w:pos="9060"/>
            </w:tabs>
            <w:rPr>
              <w:rFonts w:eastAsiaTheme="minorEastAsia" w:cstheme="minorBidi"/>
              <w:b w:val="0"/>
              <w:bCs w:val="0"/>
              <w:caps w:val="0"/>
              <w:noProof/>
              <w:kern w:val="2"/>
              <w:sz w:val="24"/>
              <w:szCs w:val="24"/>
              <w14:ligatures w14:val="standardContextual"/>
            </w:rPr>
          </w:pPr>
          <w:hyperlink w:anchor="_Toc229134245" w:history="1">
            <w:r w:rsidRPr="00A40616">
              <w:rPr>
                <w:rStyle w:val="Hyperkobling"/>
                <w:noProof/>
              </w:rPr>
              <w:t>3</w:t>
            </w:r>
            <w:r>
              <w:rPr>
                <w:rFonts w:eastAsiaTheme="minorEastAsia" w:cstheme="minorBidi"/>
                <w:b w:val="0"/>
                <w:bCs w:val="0"/>
                <w:caps w:val="0"/>
                <w:noProof/>
                <w:kern w:val="2"/>
                <w:sz w:val="24"/>
                <w:szCs w:val="24"/>
                <w14:ligatures w14:val="standardContextual"/>
              </w:rPr>
              <w:tab/>
            </w:r>
            <w:r w:rsidRPr="00A40616">
              <w:rPr>
                <w:rStyle w:val="Hyperkobling"/>
                <w:noProof/>
              </w:rPr>
              <w:t>KRAV TIL LEVERANDØRENE</w:t>
            </w:r>
            <w:r>
              <w:rPr>
                <w:noProof/>
                <w:webHidden/>
              </w:rPr>
              <w:tab/>
            </w:r>
            <w:r>
              <w:rPr>
                <w:noProof/>
                <w:webHidden/>
              </w:rPr>
              <w:fldChar w:fldCharType="begin"/>
            </w:r>
            <w:r>
              <w:rPr>
                <w:noProof/>
                <w:webHidden/>
              </w:rPr>
              <w:instrText xml:space="preserve"> PAGEREF _Toc229134245 \h </w:instrText>
            </w:r>
            <w:r>
              <w:rPr>
                <w:noProof/>
                <w:webHidden/>
              </w:rPr>
            </w:r>
            <w:r>
              <w:rPr>
                <w:noProof/>
                <w:webHidden/>
              </w:rPr>
              <w:fldChar w:fldCharType="separate"/>
            </w:r>
            <w:r>
              <w:rPr>
                <w:noProof/>
                <w:webHidden/>
              </w:rPr>
              <w:t>6</w:t>
            </w:r>
            <w:r>
              <w:rPr>
                <w:noProof/>
                <w:webHidden/>
              </w:rPr>
              <w:fldChar w:fldCharType="end"/>
            </w:r>
          </w:hyperlink>
        </w:p>
        <w:p w14:paraId="0AFBE401" w14:textId="08F5FDB9" w:rsidR="00F41E57" w:rsidRDefault="00F41E57">
          <w:pPr>
            <w:pStyle w:val="INNH2"/>
            <w:tabs>
              <w:tab w:val="left" w:pos="960"/>
              <w:tab w:val="right" w:leader="dot" w:pos="9060"/>
            </w:tabs>
            <w:rPr>
              <w:rFonts w:eastAsiaTheme="minorEastAsia" w:cstheme="minorBidi"/>
              <w:smallCaps w:val="0"/>
              <w:noProof/>
              <w:kern w:val="2"/>
              <w:sz w:val="24"/>
              <w:szCs w:val="24"/>
              <w14:ligatures w14:val="standardContextual"/>
            </w:rPr>
          </w:pPr>
          <w:hyperlink w:anchor="_Toc229134246" w:history="1">
            <w:r w:rsidRPr="00A40616">
              <w:rPr>
                <w:rStyle w:val="Hyperkobling"/>
                <w:noProof/>
              </w:rPr>
              <w:t>3.1</w:t>
            </w:r>
            <w:r>
              <w:rPr>
                <w:rFonts w:eastAsiaTheme="minorEastAsia" w:cstheme="minorBidi"/>
                <w:smallCaps w:val="0"/>
                <w:noProof/>
                <w:kern w:val="2"/>
                <w:sz w:val="24"/>
                <w:szCs w:val="24"/>
                <w14:ligatures w14:val="standardContextual"/>
              </w:rPr>
              <w:tab/>
            </w:r>
            <w:r w:rsidRPr="00A40616">
              <w:rPr>
                <w:rStyle w:val="Hyperkobling"/>
                <w:noProof/>
              </w:rPr>
              <w:t>Skattekrav</w:t>
            </w:r>
            <w:r>
              <w:rPr>
                <w:noProof/>
                <w:webHidden/>
              </w:rPr>
              <w:tab/>
            </w:r>
            <w:r>
              <w:rPr>
                <w:noProof/>
                <w:webHidden/>
              </w:rPr>
              <w:fldChar w:fldCharType="begin"/>
            </w:r>
            <w:r>
              <w:rPr>
                <w:noProof/>
                <w:webHidden/>
              </w:rPr>
              <w:instrText xml:space="preserve"> PAGEREF _Toc229134246 \h </w:instrText>
            </w:r>
            <w:r>
              <w:rPr>
                <w:noProof/>
                <w:webHidden/>
              </w:rPr>
            </w:r>
            <w:r>
              <w:rPr>
                <w:noProof/>
                <w:webHidden/>
              </w:rPr>
              <w:fldChar w:fldCharType="separate"/>
            </w:r>
            <w:r>
              <w:rPr>
                <w:noProof/>
                <w:webHidden/>
              </w:rPr>
              <w:t>6</w:t>
            </w:r>
            <w:r>
              <w:rPr>
                <w:noProof/>
                <w:webHidden/>
              </w:rPr>
              <w:fldChar w:fldCharType="end"/>
            </w:r>
          </w:hyperlink>
        </w:p>
        <w:p w14:paraId="7C66B541" w14:textId="61914352" w:rsidR="00F41E57" w:rsidRDefault="00F41E57">
          <w:pPr>
            <w:pStyle w:val="INNH2"/>
            <w:tabs>
              <w:tab w:val="left" w:pos="960"/>
              <w:tab w:val="right" w:leader="dot" w:pos="9060"/>
            </w:tabs>
            <w:rPr>
              <w:rFonts w:eastAsiaTheme="minorEastAsia" w:cstheme="minorBidi"/>
              <w:smallCaps w:val="0"/>
              <w:noProof/>
              <w:kern w:val="2"/>
              <w:sz w:val="24"/>
              <w:szCs w:val="24"/>
              <w14:ligatures w14:val="standardContextual"/>
            </w:rPr>
          </w:pPr>
          <w:hyperlink w:anchor="_Toc229134247" w:history="1">
            <w:r w:rsidRPr="00A40616">
              <w:rPr>
                <w:rStyle w:val="Hyperkobling"/>
                <w:noProof/>
              </w:rPr>
              <w:t>3.2</w:t>
            </w:r>
            <w:r>
              <w:rPr>
                <w:rFonts w:eastAsiaTheme="minorEastAsia" w:cstheme="minorBidi"/>
                <w:smallCaps w:val="0"/>
                <w:noProof/>
                <w:kern w:val="2"/>
                <w:sz w:val="24"/>
                <w:szCs w:val="24"/>
                <w14:ligatures w14:val="standardContextual"/>
              </w:rPr>
              <w:tab/>
            </w:r>
            <w:r w:rsidRPr="00A40616">
              <w:rPr>
                <w:rStyle w:val="Hyperkobling"/>
                <w:noProof/>
              </w:rPr>
              <w:t>Kvalifikasjonskrav</w:t>
            </w:r>
            <w:r>
              <w:rPr>
                <w:noProof/>
                <w:webHidden/>
              </w:rPr>
              <w:tab/>
            </w:r>
            <w:r>
              <w:rPr>
                <w:noProof/>
                <w:webHidden/>
              </w:rPr>
              <w:fldChar w:fldCharType="begin"/>
            </w:r>
            <w:r>
              <w:rPr>
                <w:noProof/>
                <w:webHidden/>
              </w:rPr>
              <w:instrText xml:space="preserve"> PAGEREF _Toc229134247 \h </w:instrText>
            </w:r>
            <w:r>
              <w:rPr>
                <w:noProof/>
                <w:webHidden/>
              </w:rPr>
            </w:r>
            <w:r>
              <w:rPr>
                <w:noProof/>
                <w:webHidden/>
              </w:rPr>
              <w:fldChar w:fldCharType="separate"/>
            </w:r>
            <w:r>
              <w:rPr>
                <w:noProof/>
                <w:webHidden/>
              </w:rPr>
              <w:t>6</w:t>
            </w:r>
            <w:r>
              <w:rPr>
                <w:noProof/>
                <w:webHidden/>
              </w:rPr>
              <w:fldChar w:fldCharType="end"/>
            </w:r>
          </w:hyperlink>
        </w:p>
        <w:p w14:paraId="0B4475FA" w14:textId="084D3E03" w:rsidR="00F41E57" w:rsidRDefault="00F41E57">
          <w:pPr>
            <w:pStyle w:val="INNH2"/>
            <w:tabs>
              <w:tab w:val="left" w:pos="960"/>
              <w:tab w:val="right" w:leader="dot" w:pos="9060"/>
            </w:tabs>
            <w:rPr>
              <w:rFonts w:eastAsiaTheme="minorEastAsia" w:cstheme="minorBidi"/>
              <w:smallCaps w:val="0"/>
              <w:noProof/>
              <w:kern w:val="2"/>
              <w:sz w:val="24"/>
              <w:szCs w:val="24"/>
              <w14:ligatures w14:val="standardContextual"/>
            </w:rPr>
          </w:pPr>
          <w:hyperlink w:anchor="_Toc229134248" w:history="1">
            <w:r w:rsidRPr="00A40616">
              <w:rPr>
                <w:rStyle w:val="Hyperkobling"/>
                <w:noProof/>
              </w:rPr>
              <w:t>3.3</w:t>
            </w:r>
            <w:r>
              <w:rPr>
                <w:rFonts w:eastAsiaTheme="minorEastAsia" w:cstheme="minorBidi"/>
                <w:smallCaps w:val="0"/>
                <w:noProof/>
                <w:kern w:val="2"/>
                <w:sz w:val="24"/>
                <w:szCs w:val="24"/>
                <w14:ligatures w14:val="standardContextual"/>
              </w:rPr>
              <w:tab/>
            </w:r>
            <w:r w:rsidRPr="00A40616">
              <w:rPr>
                <w:rStyle w:val="Hyperkobling"/>
                <w:noProof/>
              </w:rPr>
              <w:t>Leverandørens organisatoriske og juridiske stilling</w:t>
            </w:r>
            <w:r>
              <w:rPr>
                <w:noProof/>
                <w:webHidden/>
              </w:rPr>
              <w:tab/>
            </w:r>
            <w:r>
              <w:rPr>
                <w:noProof/>
                <w:webHidden/>
              </w:rPr>
              <w:fldChar w:fldCharType="begin"/>
            </w:r>
            <w:r>
              <w:rPr>
                <w:noProof/>
                <w:webHidden/>
              </w:rPr>
              <w:instrText xml:space="preserve"> PAGEREF _Toc229134248 \h </w:instrText>
            </w:r>
            <w:r>
              <w:rPr>
                <w:noProof/>
                <w:webHidden/>
              </w:rPr>
            </w:r>
            <w:r>
              <w:rPr>
                <w:noProof/>
                <w:webHidden/>
              </w:rPr>
              <w:fldChar w:fldCharType="separate"/>
            </w:r>
            <w:r>
              <w:rPr>
                <w:noProof/>
                <w:webHidden/>
              </w:rPr>
              <w:t>6</w:t>
            </w:r>
            <w:r>
              <w:rPr>
                <w:noProof/>
                <w:webHidden/>
              </w:rPr>
              <w:fldChar w:fldCharType="end"/>
            </w:r>
          </w:hyperlink>
        </w:p>
        <w:p w14:paraId="5C6EB8EE" w14:textId="31B0D490" w:rsidR="00F41E57" w:rsidRDefault="00F41E57">
          <w:pPr>
            <w:pStyle w:val="INNH2"/>
            <w:tabs>
              <w:tab w:val="left" w:pos="960"/>
              <w:tab w:val="right" w:leader="dot" w:pos="9060"/>
            </w:tabs>
            <w:rPr>
              <w:rFonts w:eastAsiaTheme="minorEastAsia" w:cstheme="minorBidi"/>
              <w:smallCaps w:val="0"/>
              <w:noProof/>
              <w:kern w:val="2"/>
              <w:sz w:val="24"/>
              <w:szCs w:val="24"/>
              <w14:ligatures w14:val="standardContextual"/>
            </w:rPr>
          </w:pPr>
          <w:hyperlink w:anchor="_Toc229134249" w:history="1">
            <w:r w:rsidRPr="00A40616">
              <w:rPr>
                <w:rStyle w:val="Hyperkobling"/>
                <w:noProof/>
              </w:rPr>
              <w:t>3.4</w:t>
            </w:r>
            <w:r>
              <w:rPr>
                <w:rFonts w:eastAsiaTheme="minorEastAsia" w:cstheme="minorBidi"/>
                <w:smallCaps w:val="0"/>
                <w:noProof/>
                <w:kern w:val="2"/>
                <w:sz w:val="24"/>
                <w:szCs w:val="24"/>
                <w14:ligatures w14:val="standardContextual"/>
              </w:rPr>
              <w:tab/>
            </w:r>
            <w:r w:rsidRPr="00A40616">
              <w:rPr>
                <w:rStyle w:val="Hyperkobling"/>
                <w:noProof/>
              </w:rPr>
              <w:t>Leverandørens økonomiske og finansielle stilling</w:t>
            </w:r>
            <w:r>
              <w:rPr>
                <w:noProof/>
                <w:webHidden/>
              </w:rPr>
              <w:tab/>
            </w:r>
            <w:r>
              <w:rPr>
                <w:noProof/>
                <w:webHidden/>
              </w:rPr>
              <w:fldChar w:fldCharType="begin"/>
            </w:r>
            <w:r>
              <w:rPr>
                <w:noProof/>
                <w:webHidden/>
              </w:rPr>
              <w:instrText xml:space="preserve"> PAGEREF _Toc229134249 \h </w:instrText>
            </w:r>
            <w:r>
              <w:rPr>
                <w:noProof/>
                <w:webHidden/>
              </w:rPr>
            </w:r>
            <w:r>
              <w:rPr>
                <w:noProof/>
                <w:webHidden/>
              </w:rPr>
              <w:fldChar w:fldCharType="separate"/>
            </w:r>
            <w:r>
              <w:rPr>
                <w:noProof/>
                <w:webHidden/>
              </w:rPr>
              <w:t>6</w:t>
            </w:r>
            <w:r>
              <w:rPr>
                <w:noProof/>
                <w:webHidden/>
              </w:rPr>
              <w:fldChar w:fldCharType="end"/>
            </w:r>
          </w:hyperlink>
        </w:p>
        <w:p w14:paraId="1EB97CBF" w14:textId="4CB0D174" w:rsidR="00F41E57" w:rsidRDefault="00F41E57">
          <w:pPr>
            <w:pStyle w:val="INNH2"/>
            <w:tabs>
              <w:tab w:val="left" w:pos="960"/>
              <w:tab w:val="right" w:leader="dot" w:pos="9060"/>
            </w:tabs>
            <w:rPr>
              <w:rFonts w:eastAsiaTheme="minorEastAsia" w:cstheme="minorBidi"/>
              <w:smallCaps w:val="0"/>
              <w:noProof/>
              <w:kern w:val="2"/>
              <w:sz w:val="24"/>
              <w:szCs w:val="24"/>
              <w14:ligatures w14:val="standardContextual"/>
            </w:rPr>
          </w:pPr>
          <w:hyperlink w:anchor="_Toc229134250" w:history="1">
            <w:r w:rsidRPr="00A40616">
              <w:rPr>
                <w:rStyle w:val="Hyperkobling"/>
                <w:noProof/>
              </w:rPr>
              <w:t>3.5</w:t>
            </w:r>
            <w:r>
              <w:rPr>
                <w:rFonts w:eastAsiaTheme="minorEastAsia" w:cstheme="minorBidi"/>
                <w:smallCaps w:val="0"/>
                <w:noProof/>
                <w:kern w:val="2"/>
                <w:sz w:val="24"/>
                <w:szCs w:val="24"/>
                <w14:ligatures w14:val="standardContextual"/>
              </w:rPr>
              <w:tab/>
            </w:r>
            <w:r w:rsidRPr="00A40616">
              <w:rPr>
                <w:rStyle w:val="Hyperkobling"/>
                <w:noProof/>
              </w:rPr>
              <w:t>Leverandørens tekniske og faglige kvalifikasjoner</w:t>
            </w:r>
            <w:r>
              <w:rPr>
                <w:noProof/>
                <w:webHidden/>
              </w:rPr>
              <w:tab/>
            </w:r>
            <w:r>
              <w:rPr>
                <w:noProof/>
                <w:webHidden/>
              </w:rPr>
              <w:fldChar w:fldCharType="begin"/>
            </w:r>
            <w:r>
              <w:rPr>
                <w:noProof/>
                <w:webHidden/>
              </w:rPr>
              <w:instrText xml:space="preserve"> PAGEREF _Toc229134250 \h </w:instrText>
            </w:r>
            <w:r>
              <w:rPr>
                <w:noProof/>
                <w:webHidden/>
              </w:rPr>
            </w:r>
            <w:r>
              <w:rPr>
                <w:noProof/>
                <w:webHidden/>
              </w:rPr>
              <w:fldChar w:fldCharType="separate"/>
            </w:r>
            <w:r>
              <w:rPr>
                <w:noProof/>
                <w:webHidden/>
              </w:rPr>
              <w:t>7</w:t>
            </w:r>
            <w:r>
              <w:rPr>
                <w:noProof/>
                <w:webHidden/>
              </w:rPr>
              <w:fldChar w:fldCharType="end"/>
            </w:r>
          </w:hyperlink>
        </w:p>
        <w:p w14:paraId="4CF36FA5" w14:textId="25722FEE" w:rsidR="00F41E57" w:rsidRDefault="00F41E57">
          <w:pPr>
            <w:pStyle w:val="INNH2"/>
            <w:tabs>
              <w:tab w:val="left" w:pos="960"/>
              <w:tab w:val="right" w:leader="dot" w:pos="9060"/>
            </w:tabs>
            <w:rPr>
              <w:rFonts w:eastAsiaTheme="minorEastAsia" w:cstheme="minorBidi"/>
              <w:smallCaps w:val="0"/>
              <w:noProof/>
              <w:kern w:val="2"/>
              <w:sz w:val="24"/>
              <w:szCs w:val="24"/>
              <w14:ligatures w14:val="standardContextual"/>
            </w:rPr>
          </w:pPr>
          <w:hyperlink w:anchor="_Toc229134251" w:history="1">
            <w:r w:rsidRPr="00A40616">
              <w:rPr>
                <w:rStyle w:val="Hyperkobling"/>
                <w:noProof/>
              </w:rPr>
              <w:t>3.6</w:t>
            </w:r>
            <w:r>
              <w:rPr>
                <w:rFonts w:eastAsiaTheme="minorEastAsia" w:cstheme="minorBidi"/>
                <w:smallCaps w:val="0"/>
                <w:noProof/>
                <w:kern w:val="2"/>
                <w:sz w:val="24"/>
                <w:szCs w:val="24"/>
                <w14:ligatures w14:val="standardContextual"/>
              </w:rPr>
              <w:tab/>
            </w:r>
            <w:r w:rsidRPr="00A40616">
              <w:rPr>
                <w:rStyle w:val="Hyperkobling"/>
                <w:noProof/>
              </w:rPr>
              <w:t>Støtte fra andre virksomheter</w:t>
            </w:r>
            <w:r>
              <w:rPr>
                <w:noProof/>
                <w:webHidden/>
              </w:rPr>
              <w:tab/>
            </w:r>
            <w:r>
              <w:rPr>
                <w:noProof/>
                <w:webHidden/>
              </w:rPr>
              <w:fldChar w:fldCharType="begin"/>
            </w:r>
            <w:r>
              <w:rPr>
                <w:noProof/>
                <w:webHidden/>
              </w:rPr>
              <w:instrText xml:space="preserve"> PAGEREF _Toc229134251 \h </w:instrText>
            </w:r>
            <w:r>
              <w:rPr>
                <w:noProof/>
                <w:webHidden/>
              </w:rPr>
            </w:r>
            <w:r>
              <w:rPr>
                <w:noProof/>
                <w:webHidden/>
              </w:rPr>
              <w:fldChar w:fldCharType="separate"/>
            </w:r>
            <w:r>
              <w:rPr>
                <w:noProof/>
                <w:webHidden/>
              </w:rPr>
              <w:t>7</w:t>
            </w:r>
            <w:r>
              <w:rPr>
                <w:noProof/>
                <w:webHidden/>
              </w:rPr>
              <w:fldChar w:fldCharType="end"/>
            </w:r>
          </w:hyperlink>
        </w:p>
        <w:p w14:paraId="320EF8FD" w14:textId="71AD6D88" w:rsidR="00F41E57" w:rsidRDefault="00F41E57">
          <w:pPr>
            <w:pStyle w:val="INNH1"/>
            <w:tabs>
              <w:tab w:val="left" w:pos="440"/>
              <w:tab w:val="right" w:leader="dot" w:pos="9060"/>
            </w:tabs>
            <w:rPr>
              <w:rFonts w:eastAsiaTheme="minorEastAsia" w:cstheme="minorBidi"/>
              <w:b w:val="0"/>
              <w:bCs w:val="0"/>
              <w:caps w:val="0"/>
              <w:noProof/>
              <w:kern w:val="2"/>
              <w:sz w:val="24"/>
              <w:szCs w:val="24"/>
              <w14:ligatures w14:val="standardContextual"/>
            </w:rPr>
          </w:pPr>
          <w:hyperlink w:anchor="_Toc229134252" w:history="1">
            <w:r w:rsidRPr="00A40616">
              <w:rPr>
                <w:rStyle w:val="Hyperkobling"/>
                <w:noProof/>
              </w:rPr>
              <w:t>4</w:t>
            </w:r>
            <w:r>
              <w:rPr>
                <w:rFonts w:eastAsiaTheme="minorEastAsia" w:cstheme="minorBidi"/>
                <w:b w:val="0"/>
                <w:bCs w:val="0"/>
                <w:caps w:val="0"/>
                <w:noProof/>
                <w:kern w:val="2"/>
                <w:sz w:val="24"/>
                <w:szCs w:val="24"/>
                <w14:ligatures w14:val="standardContextual"/>
              </w:rPr>
              <w:tab/>
            </w:r>
            <w:r w:rsidRPr="00A40616">
              <w:rPr>
                <w:rStyle w:val="Hyperkobling"/>
                <w:noProof/>
              </w:rPr>
              <w:t>KRAV TIL TILBUDEt</w:t>
            </w:r>
            <w:r>
              <w:rPr>
                <w:noProof/>
                <w:webHidden/>
              </w:rPr>
              <w:tab/>
            </w:r>
            <w:r>
              <w:rPr>
                <w:noProof/>
                <w:webHidden/>
              </w:rPr>
              <w:fldChar w:fldCharType="begin"/>
            </w:r>
            <w:r>
              <w:rPr>
                <w:noProof/>
                <w:webHidden/>
              </w:rPr>
              <w:instrText xml:space="preserve"> PAGEREF _Toc229134252 \h </w:instrText>
            </w:r>
            <w:r>
              <w:rPr>
                <w:noProof/>
                <w:webHidden/>
              </w:rPr>
            </w:r>
            <w:r>
              <w:rPr>
                <w:noProof/>
                <w:webHidden/>
              </w:rPr>
              <w:fldChar w:fldCharType="separate"/>
            </w:r>
            <w:r>
              <w:rPr>
                <w:noProof/>
                <w:webHidden/>
              </w:rPr>
              <w:t>8</w:t>
            </w:r>
            <w:r>
              <w:rPr>
                <w:noProof/>
                <w:webHidden/>
              </w:rPr>
              <w:fldChar w:fldCharType="end"/>
            </w:r>
          </w:hyperlink>
        </w:p>
        <w:p w14:paraId="0372D8E8" w14:textId="0850E438" w:rsidR="00F41E57" w:rsidRDefault="00F41E57">
          <w:pPr>
            <w:pStyle w:val="INNH2"/>
            <w:tabs>
              <w:tab w:val="left" w:pos="960"/>
              <w:tab w:val="right" w:leader="dot" w:pos="9060"/>
            </w:tabs>
            <w:rPr>
              <w:rFonts w:eastAsiaTheme="minorEastAsia" w:cstheme="minorBidi"/>
              <w:smallCaps w:val="0"/>
              <w:noProof/>
              <w:kern w:val="2"/>
              <w:sz w:val="24"/>
              <w:szCs w:val="24"/>
              <w14:ligatures w14:val="standardContextual"/>
            </w:rPr>
          </w:pPr>
          <w:hyperlink w:anchor="_Toc229134253" w:history="1">
            <w:r w:rsidRPr="00A40616">
              <w:rPr>
                <w:rStyle w:val="Hyperkobling"/>
                <w:noProof/>
              </w:rPr>
              <w:t>4.1</w:t>
            </w:r>
            <w:r>
              <w:rPr>
                <w:rFonts w:eastAsiaTheme="minorEastAsia" w:cstheme="minorBidi"/>
                <w:smallCaps w:val="0"/>
                <w:noProof/>
                <w:kern w:val="2"/>
                <w:sz w:val="24"/>
                <w:szCs w:val="24"/>
                <w14:ligatures w14:val="standardContextual"/>
              </w:rPr>
              <w:tab/>
            </w:r>
            <w:r w:rsidRPr="00A40616">
              <w:rPr>
                <w:rStyle w:val="Hyperkobling"/>
                <w:noProof/>
              </w:rPr>
              <w:t>Tilbudets utforming</w:t>
            </w:r>
            <w:r>
              <w:rPr>
                <w:noProof/>
                <w:webHidden/>
              </w:rPr>
              <w:tab/>
            </w:r>
            <w:r>
              <w:rPr>
                <w:noProof/>
                <w:webHidden/>
              </w:rPr>
              <w:fldChar w:fldCharType="begin"/>
            </w:r>
            <w:r>
              <w:rPr>
                <w:noProof/>
                <w:webHidden/>
              </w:rPr>
              <w:instrText xml:space="preserve"> PAGEREF _Toc229134253 \h </w:instrText>
            </w:r>
            <w:r>
              <w:rPr>
                <w:noProof/>
                <w:webHidden/>
              </w:rPr>
            </w:r>
            <w:r>
              <w:rPr>
                <w:noProof/>
                <w:webHidden/>
              </w:rPr>
              <w:fldChar w:fldCharType="separate"/>
            </w:r>
            <w:r>
              <w:rPr>
                <w:noProof/>
                <w:webHidden/>
              </w:rPr>
              <w:t>8</w:t>
            </w:r>
            <w:r>
              <w:rPr>
                <w:noProof/>
                <w:webHidden/>
              </w:rPr>
              <w:fldChar w:fldCharType="end"/>
            </w:r>
          </w:hyperlink>
        </w:p>
        <w:p w14:paraId="67F7EB56" w14:textId="6E6750D9" w:rsidR="00F41E57" w:rsidRDefault="00F41E57">
          <w:pPr>
            <w:pStyle w:val="INNH2"/>
            <w:tabs>
              <w:tab w:val="right" w:leader="dot" w:pos="9060"/>
            </w:tabs>
            <w:rPr>
              <w:rFonts w:eastAsiaTheme="minorEastAsia" w:cstheme="minorBidi"/>
              <w:smallCaps w:val="0"/>
              <w:noProof/>
              <w:kern w:val="2"/>
              <w:sz w:val="24"/>
              <w:szCs w:val="24"/>
              <w14:ligatures w14:val="standardContextual"/>
            </w:rPr>
          </w:pPr>
          <w:hyperlink w:anchor="_Toc229134254" w:history="1">
            <w:r w:rsidRPr="00A40616">
              <w:rPr>
                <w:rStyle w:val="Hyperkobling"/>
                <w:noProof/>
              </w:rPr>
              <w:t>Komplett tilbud skal være på norsk, og bestå av:</w:t>
            </w:r>
            <w:r>
              <w:rPr>
                <w:noProof/>
                <w:webHidden/>
              </w:rPr>
              <w:tab/>
            </w:r>
            <w:r>
              <w:rPr>
                <w:noProof/>
                <w:webHidden/>
              </w:rPr>
              <w:fldChar w:fldCharType="begin"/>
            </w:r>
            <w:r>
              <w:rPr>
                <w:noProof/>
                <w:webHidden/>
              </w:rPr>
              <w:instrText xml:space="preserve"> PAGEREF _Toc229134254 \h </w:instrText>
            </w:r>
            <w:r>
              <w:rPr>
                <w:noProof/>
                <w:webHidden/>
              </w:rPr>
            </w:r>
            <w:r>
              <w:rPr>
                <w:noProof/>
                <w:webHidden/>
              </w:rPr>
              <w:fldChar w:fldCharType="separate"/>
            </w:r>
            <w:r>
              <w:rPr>
                <w:noProof/>
                <w:webHidden/>
              </w:rPr>
              <w:t>8</w:t>
            </w:r>
            <w:r>
              <w:rPr>
                <w:noProof/>
                <w:webHidden/>
              </w:rPr>
              <w:fldChar w:fldCharType="end"/>
            </w:r>
          </w:hyperlink>
        </w:p>
        <w:p w14:paraId="2D0C1EC8" w14:textId="5EDFCA55" w:rsidR="00F41E57" w:rsidRDefault="00F41E57">
          <w:pPr>
            <w:pStyle w:val="INNH2"/>
            <w:tabs>
              <w:tab w:val="left" w:pos="960"/>
              <w:tab w:val="right" w:leader="dot" w:pos="9060"/>
            </w:tabs>
            <w:rPr>
              <w:rFonts w:eastAsiaTheme="minorEastAsia" w:cstheme="minorBidi"/>
              <w:smallCaps w:val="0"/>
              <w:noProof/>
              <w:kern w:val="2"/>
              <w:sz w:val="24"/>
              <w:szCs w:val="24"/>
              <w14:ligatures w14:val="standardContextual"/>
            </w:rPr>
          </w:pPr>
          <w:hyperlink w:anchor="_Toc229134255" w:history="1">
            <w:r w:rsidRPr="00A40616">
              <w:rPr>
                <w:rStyle w:val="Hyperkobling"/>
                <w:noProof/>
              </w:rPr>
              <w:t>4.2</w:t>
            </w:r>
            <w:r>
              <w:rPr>
                <w:rFonts w:eastAsiaTheme="minorEastAsia" w:cstheme="minorBidi"/>
                <w:smallCaps w:val="0"/>
                <w:noProof/>
                <w:kern w:val="2"/>
                <w:sz w:val="24"/>
                <w:szCs w:val="24"/>
                <w14:ligatures w14:val="standardContextual"/>
              </w:rPr>
              <w:tab/>
            </w:r>
            <w:r w:rsidRPr="00A40616">
              <w:rPr>
                <w:rStyle w:val="Hyperkobling"/>
                <w:noProof/>
              </w:rPr>
              <w:t>Avvik</w:t>
            </w:r>
            <w:r>
              <w:rPr>
                <w:noProof/>
                <w:webHidden/>
              </w:rPr>
              <w:tab/>
            </w:r>
            <w:r>
              <w:rPr>
                <w:noProof/>
                <w:webHidden/>
              </w:rPr>
              <w:fldChar w:fldCharType="begin"/>
            </w:r>
            <w:r>
              <w:rPr>
                <w:noProof/>
                <w:webHidden/>
              </w:rPr>
              <w:instrText xml:space="preserve"> PAGEREF _Toc229134255 \h </w:instrText>
            </w:r>
            <w:r>
              <w:rPr>
                <w:noProof/>
                <w:webHidden/>
              </w:rPr>
            </w:r>
            <w:r>
              <w:rPr>
                <w:noProof/>
                <w:webHidden/>
              </w:rPr>
              <w:fldChar w:fldCharType="separate"/>
            </w:r>
            <w:r>
              <w:rPr>
                <w:noProof/>
                <w:webHidden/>
              </w:rPr>
              <w:t>8</w:t>
            </w:r>
            <w:r>
              <w:rPr>
                <w:noProof/>
                <w:webHidden/>
              </w:rPr>
              <w:fldChar w:fldCharType="end"/>
            </w:r>
          </w:hyperlink>
        </w:p>
        <w:p w14:paraId="45059EA5" w14:textId="2CE58D21" w:rsidR="00F41E57" w:rsidRDefault="00F41E57">
          <w:pPr>
            <w:pStyle w:val="INNH2"/>
            <w:tabs>
              <w:tab w:val="left" w:pos="960"/>
              <w:tab w:val="right" w:leader="dot" w:pos="9060"/>
            </w:tabs>
            <w:rPr>
              <w:rFonts w:eastAsiaTheme="minorEastAsia" w:cstheme="minorBidi"/>
              <w:smallCaps w:val="0"/>
              <w:noProof/>
              <w:kern w:val="2"/>
              <w:sz w:val="24"/>
              <w:szCs w:val="24"/>
              <w14:ligatures w14:val="standardContextual"/>
            </w:rPr>
          </w:pPr>
          <w:hyperlink w:anchor="_Toc229134256" w:history="1">
            <w:r w:rsidRPr="00A40616">
              <w:rPr>
                <w:rStyle w:val="Hyperkobling"/>
                <w:noProof/>
              </w:rPr>
              <w:t>4.3</w:t>
            </w:r>
            <w:r>
              <w:rPr>
                <w:rFonts w:eastAsiaTheme="minorEastAsia" w:cstheme="minorBidi"/>
                <w:smallCaps w:val="0"/>
                <w:noProof/>
                <w:kern w:val="2"/>
                <w:sz w:val="24"/>
                <w:szCs w:val="24"/>
                <w14:ligatures w14:val="standardContextual"/>
              </w:rPr>
              <w:tab/>
            </w:r>
            <w:r w:rsidRPr="00A40616">
              <w:rPr>
                <w:rStyle w:val="Hyperkobling"/>
                <w:noProof/>
              </w:rPr>
              <w:t>Alternative tilbud</w:t>
            </w:r>
            <w:r>
              <w:rPr>
                <w:noProof/>
                <w:webHidden/>
              </w:rPr>
              <w:tab/>
            </w:r>
            <w:r>
              <w:rPr>
                <w:noProof/>
                <w:webHidden/>
              </w:rPr>
              <w:fldChar w:fldCharType="begin"/>
            </w:r>
            <w:r>
              <w:rPr>
                <w:noProof/>
                <w:webHidden/>
              </w:rPr>
              <w:instrText xml:space="preserve"> PAGEREF _Toc229134256 \h </w:instrText>
            </w:r>
            <w:r>
              <w:rPr>
                <w:noProof/>
                <w:webHidden/>
              </w:rPr>
            </w:r>
            <w:r>
              <w:rPr>
                <w:noProof/>
                <w:webHidden/>
              </w:rPr>
              <w:fldChar w:fldCharType="separate"/>
            </w:r>
            <w:r>
              <w:rPr>
                <w:noProof/>
                <w:webHidden/>
              </w:rPr>
              <w:t>8</w:t>
            </w:r>
            <w:r>
              <w:rPr>
                <w:noProof/>
                <w:webHidden/>
              </w:rPr>
              <w:fldChar w:fldCharType="end"/>
            </w:r>
          </w:hyperlink>
        </w:p>
        <w:p w14:paraId="03A3FE6E" w14:textId="7C881F52" w:rsidR="00F41E57" w:rsidRDefault="00F41E57">
          <w:pPr>
            <w:pStyle w:val="INNH2"/>
            <w:tabs>
              <w:tab w:val="left" w:pos="960"/>
              <w:tab w:val="right" w:leader="dot" w:pos="9060"/>
            </w:tabs>
            <w:rPr>
              <w:rFonts w:eastAsiaTheme="minorEastAsia" w:cstheme="minorBidi"/>
              <w:smallCaps w:val="0"/>
              <w:noProof/>
              <w:kern w:val="2"/>
              <w:sz w:val="24"/>
              <w:szCs w:val="24"/>
              <w14:ligatures w14:val="standardContextual"/>
            </w:rPr>
          </w:pPr>
          <w:hyperlink w:anchor="_Toc229134257" w:history="1">
            <w:r w:rsidRPr="00A40616">
              <w:rPr>
                <w:rStyle w:val="Hyperkobling"/>
                <w:noProof/>
              </w:rPr>
              <w:t>4.4</w:t>
            </w:r>
            <w:r>
              <w:rPr>
                <w:rFonts w:eastAsiaTheme="minorEastAsia" w:cstheme="minorBidi"/>
                <w:smallCaps w:val="0"/>
                <w:noProof/>
                <w:kern w:val="2"/>
                <w:sz w:val="24"/>
                <w:szCs w:val="24"/>
                <w14:ligatures w14:val="standardContextual"/>
              </w:rPr>
              <w:tab/>
            </w:r>
            <w:r w:rsidRPr="00A40616">
              <w:rPr>
                <w:rStyle w:val="Hyperkobling"/>
                <w:noProof/>
              </w:rPr>
              <w:t>Deltilbud</w:t>
            </w:r>
            <w:r>
              <w:rPr>
                <w:noProof/>
                <w:webHidden/>
              </w:rPr>
              <w:tab/>
            </w:r>
            <w:r>
              <w:rPr>
                <w:noProof/>
                <w:webHidden/>
              </w:rPr>
              <w:fldChar w:fldCharType="begin"/>
            </w:r>
            <w:r>
              <w:rPr>
                <w:noProof/>
                <w:webHidden/>
              </w:rPr>
              <w:instrText xml:space="preserve"> PAGEREF _Toc229134257 \h </w:instrText>
            </w:r>
            <w:r>
              <w:rPr>
                <w:noProof/>
                <w:webHidden/>
              </w:rPr>
            </w:r>
            <w:r>
              <w:rPr>
                <w:noProof/>
                <w:webHidden/>
              </w:rPr>
              <w:fldChar w:fldCharType="separate"/>
            </w:r>
            <w:r>
              <w:rPr>
                <w:noProof/>
                <w:webHidden/>
              </w:rPr>
              <w:t>8</w:t>
            </w:r>
            <w:r>
              <w:rPr>
                <w:noProof/>
                <w:webHidden/>
              </w:rPr>
              <w:fldChar w:fldCharType="end"/>
            </w:r>
          </w:hyperlink>
        </w:p>
        <w:p w14:paraId="4564774F" w14:textId="1952512A" w:rsidR="00F41E57" w:rsidRDefault="00F41E57">
          <w:pPr>
            <w:pStyle w:val="INNH1"/>
            <w:tabs>
              <w:tab w:val="left" w:pos="440"/>
              <w:tab w:val="right" w:leader="dot" w:pos="9060"/>
            </w:tabs>
            <w:rPr>
              <w:rFonts w:eastAsiaTheme="minorEastAsia" w:cstheme="minorBidi"/>
              <w:b w:val="0"/>
              <w:bCs w:val="0"/>
              <w:caps w:val="0"/>
              <w:noProof/>
              <w:kern w:val="2"/>
              <w:sz w:val="24"/>
              <w:szCs w:val="24"/>
              <w14:ligatures w14:val="standardContextual"/>
            </w:rPr>
          </w:pPr>
          <w:hyperlink w:anchor="_Toc229134258" w:history="1">
            <w:r w:rsidRPr="00A40616">
              <w:rPr>
                <w:rStyle w:val="Hyperkobling"/>
                <w:noProof/>
              </w:rPr>
              <w:t>5</w:t>
            </w:r>
            <w:r>
              <w:rPr>
                <w:rFonts w:eastAsiaTheme="minorEastAsia" w:cstheme="minorBidi"/>
                <w:b w:val="0"/>
                <w:bCs w:val="0"/>
                <w:caps w:val="0"/>
                <w:noProof/>
                <w:kern w:val="2"/>
                <w:sz w:val="24"/>
                <w:szCs w:val="24"/>
                <w14:ligatures w14:val="standardContextual"/>
              </w:rPr>
              <w:tab/>
            </w:r>
            <w:r w:rsidRPr="00A40616">
              <w:rPr>
                <w:rStyle w:val="Hyperkobling"/>
                <w:noProof/>
              </w:rPr>
              <w:t>Oppdragsgivers behandling av tilbudene</w:t>
            </w:r>
            <w:r>
              <w:rPr>
                <w:noProof/>
                <w:webHidden/>
              </w:rPr>
              <w:tab/>
            </w:r>
            <w:r>
              <w:rPr>
                <w:noProof/>
                <w:webHidden/>
              </w:rPr>
              <w:fldChar w:fldCharType="begin"/>
            </w:r>
            <w:r>
              <w:rPr>
                <w:noProof/>
                <w:webHidden/>
              </w:rPr>
              <w:instrText xml:space="preserve"> PAGEREF _Toc229134258 \h </w:instrText>
            </w:r>
            <w:r>
              <w:rPr>
                <w:noProof/>
                <w:webHidden/>
              </w:rPr>
            </w:r>
            <w:r>
              <w:rPr>
                <w:noProof/>
                <w:webHidden/>
              </w:rPr>
              <w:fldChar w:fldCharType="separate"/>
            </w:r>
            <w:r>
              <w:rPr>
                <w:noProof/>
                <w:webHidden/>
              </w:rPr>
              <w:t>8</w:t>
            </w:r>
            <w:r>
              <w:rPr>
                <w:noProof/>
                <w:webHidden/>
              </w:rPr>
              <w:fldChar w:fldCharType="end"/>
            </w:r>
          </w:hyperlink>
        </w:p>
        <w:p w14:paraId="3A41F820" w14:textId="59967871" w:rsidR="00F41E57" w:rsidRDefault="00F41E57">
          <w:pPr>
            <w:pStyle w:val="INNH2"/>
            <w:tabs>
              <w:tab w:val="left" w:pos="960"/>
              <w:tab w:val="right" w:leader="dot" w:pos="9060"/>
            </w:tabs>
            <w:rPr>
              <w:rFonts w:eastAsiaTheme="minorEastAsia" w:cstheme="minorBidi"/>
              <w:smallCaps w:val="0"/>
              <w:noProof/>
              <w:kern w:val="2"/>
              <w:sz w:val="24"/>
              <w:szCs w:val="24"/>
              <w14:ligatures w14:val="standardContextual"/>
            </w:rPr>
          </w:pPr>
          <w:hyperlink w:anchor="_Toc229134259" w:history="1">
            <w:r w:rsidRPr="00A40616">
              <w:rPr>
                <w:rStyle w:val="Hyperkobling"/>
                <w:noProof/>
              </w:rPr>
              <w:t>5.1</w:t>
            </w:r>
            <w:r>
              <w:rPr>
                <w:rFonts w:eastAsiaTheme="minorEastAsia" w:cstheme="minorBidi"/>
                <w:smallCaps w:val="0"/>
                <w:noProof/>
                <w:kern w:val="2"/>
                <w:sz w:val="24"/>
                <w:szCs w:val="24"/>
                <w14:ligatures w14:val="standardContextual"/>
              </w:rPr>
              <w:tab/>
            </w:r>
            <w:r w:rsidRPr="00A40616">
              <w:rPr>
                <w:rStyle w:val="Hyperkobling"/>
                <w:noProof/>
              </w:rPr>
              <w:t>Avvisning på grunn av forhold ved tilbudet</w:t>
            </w:r>
            <w:r>
              <w:rPr>
                <w:noProof/>
                <w:webHidden/>
              </w:rPr>
              <w:tab/>
            </w:r>
            <w:r>
              <w:rPr>
                <w:noProof/>
                <w:webHidden/>
              </w:rPr>
              <w:fldChar w:fldCharType="begin"/>
            </w:r>
            <w:r>
              <w:rPr>
                <w:noProof/>
                <w:webHidden/>
              </w:rPr>
              <w:instrText xml:space="preserve"> PAGEREF _Toc229134259 \h </w:instrText>
            </w:r>
            <w:r>
              <w:rPr>
                <w:noProof/>
                <w:webHidden/>
              </w:rPr>
            </w:r>
            <w:r>
              <w:rPr>
                <w:noProof/>
                <w:webHidden/>
              </w:rPr>
              <w:fldChar w:fldCharType="separate"/>
            </w:r>
            <w:r>
              <w:rPr>
                <w:noProof/>
                <w:webHidden/>
              </w:rPr>
              <w:t>8</w:t>
            </w:r>
            <w:r>
              <w:rPr>
                <w:noProof/>
                <w:webHidden/>
              </w:rPr>
              <w:fldChar w:fldCharType="end"/>
            </w:r>
          </w:hyperlink>
        </w:p>
        <w:p w14:paraId="0FD8C915" w14:textId="57BD2D5E" w:rsidR="00F41E57" w:rsidRDefault="00F41E57">
          <w:pPr>
            <w:pStyle w:val="INNH2"/>
            <w:tabs>
              <w:tab w:val="left" w:pos="960"/>
              <w:tab w:val="right" w:leader="dot" w:pos="9060"/>
            </w:tabs>
            <w:rPr>
              <w:rFonts w:eastAsiaTheme="minorEastAsia" w:cstheme="minorBidi"/>
              <w:smallCaps w:val="0"/>
              <w:noProof/>
              <w:kern w:val="2"/>
              <w:sz w:val="24"/>
              <w:szCs w:val="24"/>
              <w14:ligatures w14:val="standardContextual"/>
            </w:rPr>
          </w:pPr>
          <w:hyperlink w:anchor="_Toc229134260" w:history="1">
            <w:r w:rsidRPr="00A40616">
              <w:rPr>
                <w:rStyle w:val="Hyperkobling"/>
                <w:noProof/>
              </w:rPr>
              <w:t>5.2</w:t>
            </w:r>
            <w:r>
              <w:rPr>
                <w:rFonts w:eastAsiaTheme="minorEastAsia" w:cstheme="minorBidi"/>
                <w:smallCaps w:val="0"/>
                <w:noProof/>
                <w:kern w:val="2"/>
                <w:sz w:val="24"/>
                <w:szCs w:val="24"/>
                <w14:ligatures w14:val="standardContextual"/>
              </w:rPr>
              <w:tab/>
            </w:r>
            <w:r w:rsidRPr="00A40616">
              <w:rPr>
                <w:rStyle w:val="Hyperkobling"/>
                <w:noProof/>
              </w:rPr>
              <w:t>Avlysning av konkurransen</w:t>
            </w:r>
            <w:r>
              <w:rPr>
                <w:noProof/>
                <w:webHidden/>
              </w:rPr>
              <w:tab/>
            </w:r>
            <w:r>
              <w:rPr>
                <w:noProof/>
                <w:webHidden/>
              </w:rPr>
              <w:fldChar w:fldCharType="begin"/>
            </w:r>
            <w:r>
              <w:rPr>
                <w:noProof/>
                <w:webHidden/>
              </w:rPr>
              <w:instrText xml:space="preserve"> PAGEREF _Toc229134260 \h </w:instrText>
            </w:r>
            <w:r>
              <w:rPr>
                <w:noProof/>
                <w:webHidden/>
              </w:rPr>
            </w:r>
            <w:r>
              <w:rPr>
                <w:noProof/>
                <w:webHidden/>
              </w:rPr>
              <w:fldChar w:fldCharType="separate"/>
            </w:r>
            <w:r>
              <w:rPr>
                <w:noProof/>
                <w:webHidden/>
              </w:rPr>
              <w:t>8</w:t>
            </w:r>
            <w:r>
              <w:rPr>
                <w:noProof/>
                <w:webHidden/>
              </w:rPr>
              <w:fldChar w:fldCharType="end"/>
            </w:r>
          </w:hyperlink>
        </w:p>
        <w:p w14:paraId="0AA6DBDC" w14:textId="16A3C7A7" w:rsidR="00F41E57" w:rsidRDefault="00F41E57">
          <w:pPr>
            <w:pStyle w:val="INNH1"/>
            <w:tabs>
              <w:tab w:val="left" w:pos="440"/>
              <w:tab w:val="right" w:leader="dot" w:pos="9060"/>
            </w:tabs>
            <w:rPr>
              <w:rFonts w:eastAsiaTheme="minorEastAsia" w:cstheme="minorBidi"/>
              <w:b w:val="0"/>
              <w:bCs w:val="0"/>
              <w:caps w:val="0"/>
              <w:noProof/>
              <w:kern w:val="2"/>
              <w:sz w:val="24"/>
              <w:szCs w:val="24"/>
              <w14:ligatures w14:val="standardContextual"/>
            </w:rPr>
          </w:pPr>
          <w:hyperlink w:anchor="_Toc229134261" w:history="1">
            <w:r w:rsidRPr="00A40616">
              <w:rPr>
                <w:rStyle w:val="Hyperkobling"/>
                <w:noProof/>
              </w:rPr>
              <w:t>6</w:t>
            </w:r>
            <w:r>
              <w:rPr>
                <w:rFonts w:eastAsiaTheme="minorEastAsia" w:cstheme="minorBidi"/>
                <w:b w:val="0"/>
                <w:bCs w:val="0"/>
                <w:caps w:val="0"/>
                <w:noProof/>
                <w:kern w:val="2"/>
                <w:sz w:val="24"/>
                <w:szCs w:val="24"/>
                <w14:ligatures w14:val="standardContextual"/>
              </w:rPr>
              <w:tab/>
            </w:r>
            <w:r w:rsidRPr="00A40616">
              <w:rPr>
                <w:rStyle w:val="Hyperkobling"/>
                <w:noProof/>
              </w:rPr>
              <w:t>Avgjørelsen av konkurransen</w:t>
            </w:r>
            <w:r>
              <w:rPr>
                <w:noProof/>
                <w:webHidden/>
              </w:rPr>
              <w:tab/>
            </w:r>
            <w:r>
              <w:rPr>
                <w:noProof/>
                <w:webHidden/>
              </w:rPr>
              <w:fldChar w:fldCharType="begin"/>
            </w:r>
            <w:r>
              <w:rPr>
                <w:noProof/>
                <w:webHidden/>
              </w:rPr>
              <w:instrText xml:space="preserve"> PAGEREF _Toc229134261 \h </w:instrText>
            </w:r>
            <w:r>
              <w:rPr>
                <w:noProof/>
                <w:webHidden/>
              </w:rPr>
            </w:r>
            <w:r>
              <w:rPr>
                <w:noProof/>
                <w:webHidden/>
              </w:rPr>
              <w:fldChar w:fldCharType="separate"/>
            </w:r>
            <w:r>
              <w:rPr>
                <w:noProof/>
                <w:webHidden/>
              </w:rPr>
              <w:t>9</w:t>
            </w:r>
            <w:r>
              <w:rPr>
                <w:noProof/>
                <w:webHidden/>
              </w:rPr>
              <w:fldChar w:fldCharType="end"/>
            </w:r>
          </w:hyperlink>
        </w:p>
        <w:p w14:paraId="3E4D475C" w14:textId="39A8FC57" w:rsidR="00F41E57" w:rsidRDefault="00F41E57">
          <w:pPr>
            <w:pStyle w:val="INNH2"/>
            <w:tabs>
              <w:tab w:val="left" w:pos="960"/>
              <w:tab w:val="right" w:leader="dot" w:pos="9060"/>
            </w:tabs>
            <w:rPr>
              <w:rFonts w:eastAsiaTheme="minorEastAsia" w:cstheme="minorBidi"/>
              <w:smallCaps w:val="0"/>
              <w:noProof/>
              <w:kern w:val="2"/>
              <w:sz w:val="24"/>
              <w:szCs w:val="24"/>
              <w14:ligatures w14:val="standardContextual"/>
            </w:rPr>
          </w:pPr>
          <w:hyperlink w:anchor="_Toc229134262" w:history="1">
            <w:r w:rsidRPr="00A40616">
              <w:rPr>
                <w:rStyle w:val="Hyperkobling"/>
                <w:noProof/>
              </w:rPr>
              <w:t>6.1</w:t>
            </w:r>
            <w:r>
              <w:rPr>
                <w:rFonts w:eastAsiaTheme="minorEastAsia" w:cstheme="minorBidi"/>
                <w:smallCaps w:val="0"/>
                <w:noProof/>
                <w:kern w:val="2"/>
                <w:sz w:val="24"/>
                <w:szCs w:val="24"/>
                <w14:ligatures w14:val="standardContextual"/>
              </w:rPr>
              <w:tab/>
            </w:r>
            <w:r w:rsidRPr="00A40616">
              <w:rPr>
                <w:rStyle w:val="Hyperkobling"/>
                <w:noProof/>
              </w:rPr>
              <w:t>Tildelingskriterier</w:t>
            </w:r>
            <w:r>
              <w:rPr>
                <w:noProof/>
                <w:webHidden/>
              </w:rPr>
              <w:tab/>
            </w:r>
            <w:r>
              <w:rPr>
                <w:noProof/>
                <w:webHidden/>
              </w:rPr>
              <w:fldChar w:fldCharType="begin"/>
            </w:r>
            <w:r>
              <w:rPr>
                <w:noProof/>
                <w:webHidden/>
              </w:rPr>
              <w:instrText xml:space="preserve"> PAGEREF _Toc229134262 \h </w:instrText>
            </w:r>
            <w:r>
              <w:rPr>
                <w:noProof/>
                <w:webHidden/>
              </w:rPr>
            </w:r>
            <w:r>
              <w:rPr>
                <w:noProof/>
                <w:webHidden/>
              </w:rPr>
              <w:fldChar w:fldCharType="separate"/>
            </w:r>
            <w:r>
              <w:rPr>
                <w:noProof/>
                <w:webHidden/>
              </w:rPr>
              <w:t>9</w:t>
            </w:r>
            <w:r>
              <w:rPr>
                <w:noProof/>
                <w:webHidden/>
              </w:rPr>
              <w:fldChar w:fldCharType="end"/>
            </w:r>
          </w:hyperlink>
        </w:p>
        <w:p w14:paraId="35B7765B" w14:textId="55D1C704" w:rsidR="00F41E57" w:rsidRDefault="00F41E57">
          <w:pPr>
            <w:pStyle w:val="INNH2"/>
            <w:tabs>
              <w:tab w:val="left" w:pos="960"/>
              <w:tab w:val="right" w:leader="dot" w:pos="9060"/>
            </w:tabs>
            <w:rPr>
              <w:rFonts w:eastAsiaTheme="minorEastAsia" w:cstheme="minorBidi"/>
              <w:smallCaps w:val="0"/>
              <w:noProof/>
              <w:kern w:val="2"/>
              <w:sz w:val="24"/>
              <w:szCs w:val="24"/>
              <w14:ligatures w14:val="standardContextual"/>
            </w:rPr>
          </w:pPr>
          <w:hyperlink w:anchor="_Toc229134263" w:history="1">
            <w:r w:rsidRPr="00A40616">
              <w:rPr>
                <w:rStyle w:val="Hyperkobling"/>
                <w:noProof/>
              </w:rPr>
              <w:t>6.2</w:t>
            </w:r>
            <w:r>
              <w:rPr>
                <w:rFonts w:eastAsiaTheme="minorEastAsia" w:cstheme="minorBidi"/>
                <w:smallCaps w:val="0"/>
                <w:noProof/>
                <w:kern w:val="2"/>
                <w:sz w:val="24"/>
                <w:szCs w:val="24"/>
                <w14:ligatures w14:val="standardContextual"/>
              </w:rPr>
              <w:tab/>
            </w:r>
            <w:r w:rsidRPr="00A40616">
              <w:rPr>
                <w:rStyle w:val="Hyperkobling"/>
                <w:noProof/>
              </w:rPr>
              <w:t>Kompetanse til tilbudt nøkkelpersonell</w:t>
            </w:r>
            <w:r>
              <w:rPr>
                <w:noProof/>
                <w:webHidden/>
              </w:rPr>
              <w:tab/>
            </w:r>
            <w:r>
              <w:rPr>
                <w:noProof/>
                <w:webHidden/>
              </w:rPr>
              <w:fldChar w:fldCharType="begin"/>
            </w:r>
            <w:r>
              <w:rPr>
                <w:noProof/>
                <w:webHidden/>
              </w:rPr>
              <w:instrText xml:space="preserve"> PAGEREF _Toc229134263 \h </w:instrText>
            </w:r>
            <w:r>
              <w:rPr>
                <w:noProof/>
                <w:webHidden/>
              </w:rPr>
            </w:r>
            <w:r>
              <w:rPr>
                <w:noProof/>
                <w:webHidden/>
              </w:rPr>
              <w:fldChar w:fldCharType="separate"/>
            </w:r>
            <w:r>
              <w:rPr>
                <w:noProof/>
                <w:webHidden/>
              </w:rPr>
              <w:t>9</w:t>
            </w:r>
            <w:r>
              <w:rPr>
                <w:noProof/>
                <w:webHidden/>
              </w:rPr>
              <w:fldChar w:fldCharType="end"/>
            </w:r>
          </w:hyperlink>
        </w:p>
        <w:p w14:paraId="5A44440B" w14:textId="2CE0248D" w:rsidR="00F41E57" w:rsidRDefault="00F41E57">
          <w:pPr>
            <w:pStyle w:val="INNH2"/>
            <w:tabs>
              <w:tab w:val="left" w:pos="960"/>
              <w:tab w:val="right" w:leader="dot" w:pos="9060"/>
            </w:tabs>
            <w:rPr>
              <w:rFonts w:eastAsiaTheme="minorEastAsia" w:cstheme="minorBidi"/>
              <w:smallCaps w:val="0"/>
              <w:noProof/>
              <w:kern w:val="2"/>
              <w:sz w:val="24"/>
              <w:szCs w:val="24"/>
              <w14:ligatures w14:val="standardContextual"/>
            </w:rPr>
          </w:pPr>
          <w:hyperlink w:anchor="_Toc229134264" w:history="1">
            <w:r w:rsidRPr="00A40616">
              <w:rPr>
                <w:rStyle w:val="Hyperkobling"/>
                <w:noProof/>
              </w:rPr>
              <w:t>6.3</w:t>
            </w:r>
            <w:r>
              <w:rPr>
                <w:rFonts w:eastAsiaTheme="minorEastAsia" w:cstheme="minorBidi"/>
                <w:smallCaps w:val="0"/>
                <w:noProof/>
                <w:kern w:val="2"/>
                <w:sz w:val="24"/>
                <w:szCs w:val="24"/>
                <w14:ligatures w14:val="standardContextual"/>
              </w:rPr>
              <w:tab/>
            </w:r>
            <w:r w:rsidRPr="00A40616">
              <w:rPr>
                <w:rStyle w:val="Hyperkobling"/>
                <w:noProof/>
              </w:rPr>
              <w:t>Leverandørens løsningsforslag</w:t>
            </w:r>
            <w:r>
              <w:rPr>
                <w:noProof/>
                <w:webHidden/>
              </w:rPr>
              <w:tab/>
            </w:r>
            <w:r>
              <w:rPr>
                <w:noProof/>
                <w:webHidden/>
              </w:rPr>
              <w:fldChar w:fldCharType="begin"/>
            </w:r>
            <w:r>
              <w:rPr>
                <w:noProof/>
                <w:webHidden/>
              </w:rPr>
              <w:instrText xml:space="preserve"> PAGEREF _Toc229134264 \h </w:instrText>
            </w:r>
            <w:r>
              <w:rPr>
                <w:noProof/>
                <w:webHidden/>
              </w:rPr>
            </w:r>
            <w:r>
              <w:rPr>
                <w:noProof/>
                <w:webHidden/>
              </w:rPr>
              <w:fldChar w:fldCharType="separate"/>
            </w:r>
            <w:r>
              <w:rPr>
                <w:noProof/>
                <w:webHidden/>
              </w:rPr>
              <w:t>9</w:t>
            </w:r>
            <w:r>
              <w:rPr>
                <w:noProof/>
                <w:webHidden/>
              </w:rPr>
              <w:fldChar w:fldCharType="end"/>
            </w:r>
          </w:hyperlink>
        </w:p>
        <w:p w14:paraId="07F342AD" w14:textId="1325B6E7" w:rsidR="00F41E57" w:rsidRDefault="00F41E57">
          <w:pPr>
            <w:pStyle w:val="INNH2"/>
            <w:tabs>
              <w:tab w:val="left" w:pos="960"/>
              <w:tab w:val="right" w:leader="dot" w:pos="9060"/>
            </w:tabs>
            <w:rPr>
              <w:rFonts w:eastAsiaTheme="minorEastAsia" w:cstheme="minorBidi"/>
              <w:smallCaps w:val="0"/>
              <w:noProof/>
              <w:kern w:val="2"/>
              <w:sz w:val="24"/>
              <w:szCs w:val="24"/>
              <w14:ligatures w14:val="standardContextual"/>
            </w:rPr>
          </w:pPr>
          <w:hyperlink w:anchor="_Toc229134265" w:history="1">
            <w:r w:rsidRPr="00A40616">
              <w:rPr>
                <w:rStyle w:val="Hyperkobling"/>
                <w:noProof/>
              </w:rPr>
              <w:t>6.4</w:t>
            </w:r>
            <w:r>
              <w:rPr>
                <w:rFonts w:eastAsiaTheme="minorEastAsia" w:cstheme="minorBidi"/>
                <w:smallCaps w:val="0"/>
                <w:noProof/>
                <w:kern w:val="2"/>
                <w:sz w:val="24"/>
                <w:szCs w:val="24"/>
                <w14:ligatures w14:val="standardContextual"/>
              </w:rPr>
              <w:tab/>
            </w:r>
            <w:r w:rsidRPr="00A40616">
              <w:rPr>
                <w:rStyle w:val="Hyperkobling"/>
                <w:noProof/>
              </w:rPr>
              <w:t>Begrunnelse for unntak fra hovedregelen om miljø</w:t>
            </w:r>
            <w:r>
              <w:rPr>
                <w:noProof/>
                <w:webHidden/>
              </w:rPr>
              <w:tab/>
            </w:r>
            <w:r>
              <w:rPr>
                <w:noProof/>
                <w:webHidden/>
              </w:rPr>
              <w:fldChar w:fldCharType="begin"/>
            </w:r>
            <w:r>
              <w:rPr>
                <w:noProof/>
                <w:webHidden/>
              </w:rPr>
              <w:instrText xml:space="preserve"> PAGEREF _Toc229134265 \h </w:instrText>
            </w:r>
            <w:r>
              <w:rPr>
                <w:noProof/>
                <w:webHidden/>
              </w:rPr>
            </w:r>
            <w:r>
              <w:rPr>
                <w:noProof/>
                <w:webHidden/>
              </w:rPr>
              <w:fldChar w:fldCharType="separate"/>
            </w:r>
            <w:r>
              <w:rPr>
                <w:noProof/>
                <w:webHidden/>
              </w:rPr>
              <w:t>9</w:t>
            </w:r>
            <w:r>
              <w:rPr>
                <w:noProof/>
                <w:webHidden/>
              </w:rPr>
              <w:fldChar w:fldCharType="end"/>
            </w:r>
          </w:hyperlink>
        </w:p>
        <w:p w14:paraId="1A5190CF" w14:textId="2D06F373" w:rsidR="00F41E57" w:rsidRDefault="00F41E57">
          <w:pPr>
            <w:pStyle w:val="INNH2"/>
            <w:tabs>
              <w:tab w:val="left" w:pos="960"/>
              <w:tab w:val="right" w:leader="dot" w:pos="9060"/>
            </w:tabs>
            <w:rPr>
              <w:rFonts w:eastAsiaTheme="minorEastAsia" w:cstheme="minorBidi"/>
              <w:smallCaps w:val="0"/>
              <w:noProof/>
              <w:kern w:val="2"/>
              <w:sz w:val="24"/>
              <w:szCs w:val="24"/>
              <w14:ligatures w14:val="standardContextual"/>
            </w:rPr>
          </w:pPr>
          <w:hyperlink w:anchor="_Toc229134266" w:history="1">
            <w:r w:rsidRPr="00A40616">
              <w:rPr>
                <w:rStyle w:val="Hyperkobling"/>
                <w:noProof/>
              </w:rPr>
              <w:t>6.5</w:t>
            </w:r>
            <w:r>
              <w:rPr>
                <w:rFonts w:eastAsiaTheme="minorEastAsia" w:cstheme="minorBidi"/>
                <w:smallCaps w:val="0"/>
                <w:noProof/>
                <w:kern w:val="2"/>
                <w:sz w:val="24"/>
                <w:szCs w:val="24"/>
                <w14:ligatures w14:val="standardContextual"/>
              </w:rPr>
              <w:tab/>
            </w:r>
            <w:r w:rsidRPr="00A40616">
              <w:rPr>
                <w:rStyle w:val="Hyperkobling"/>
                <w:noProof/>
              </w:rPr>
              <w:t>Oppdragsgivers beslutning om kontraktstildeling</w:t>
            </w:r>
            <w:r>
              <w:rPr>
                <w:noProof/>
                <w:webHidden/>
              </w:rPr>
              <w:tab/>
            </w:r>
            <w:r>
              <w:rPr>
                <w:noProof/>
                <w:webHidden/>
              </w:rPr>
              <w:fldChar w:fldCharType="begin"/>
            </w:r>
            <w:r>
              <w:rPr>
                <w:noProof/>
                <w:webHidden/>
              </w:rPr>
              <w:instrText xml:space="preserve"> PAGEREF _Toc229134266 \h </w:instrText>
            </w:r>
            <w:r>
              <w:rPr>
                <w:noProof/>
                <w:webHidden/>
              </w:rPr>
            </w:r>
            <w:r>
              <w:rPr>
                <w:noProof/>
                <w:webHidden/>
              </w:rPr>
              <w:fldChar w:fldCharType="separate"/>
            </w:r>
            <w:r>
              <w:rPr>
                <w:noProof/>
                <w:webHidden/>
              </w:rPr>
              <w:t>10</w:t>
            </w:r>
            <w:r>
              <w:rPr>
                <w:noProof/>
                <w:webHidden/>
              </w:rPr>
              <w:fldChar w:fldCharType="end"/>
            </w:r>
          </w:hyperlink>
        </w:p>
        <w:p w14:paraId="7F8ADC9D" w14:textId="462D2440" w:rsidR="004F5ABD" w:rsidRPr="00132B4F" w:rsidRDefault="00B26DE1" w:rsidP="00B26DE1">
          <w:r>
            <w:rPr>
              <w:b/>
              <w:bCs/>
            </w:rPr>
            <w:fldChar w:fldCharType="end"/>
          </w:r>
        </w:p>
      </w:sdtContent>
    </w:sdt>
    <w:p w14:paraId="0D3E5DD0" w14:textId="77777777" w:rsidR="00132B4F" w:rsidRPr="00132B4F" w:rsidRDefault="00132B4F" w:rsidP="0097750D">
      <w:pPr>
        <w:pStyle w:val="INNH2"/>
        <w:tabs>
          <w:tab w:val="left" w:pos="880"/>
          <w:tab w:val="right" w:leader="dot" w:pos="9060"/>
        </w:tabs>
      </w:pPr>
      <w:r w:rsidRPr="00132B4F">
        <w:br w:type="page"/>
      </w:r>
    </w:p>
    <w:p w14:paraId="2CA1A1E5" w14:textId="77777777" w:rsidR="00132B4F" w:rsidRPr="00DD32D1" w:rsidRDefault="00132B4F" w:rsidP="002A22D6">
      <w:pPr>
        <w:pStyle w:val="Overskrift1"/>
      </w:pPr>
      <w:bookmarkStart w:id="0" w:name="_Toc390667821"/>
      <w:bookmarkStart w:id="1" w:name="_Toc229134233"/>
      <w:r w:rsidRPr="00DD32D1">
        <w:lastRenderedPageBreak/>
        <w:t>Generell beskrivelse</w:t>
      </w:r>
      <w:bookmarkEnd w:id="0"/>
      <w:bookmarkEnd w:id="1"/>
    </w:p>
    <w:p w14:paraId="4FCCA3E9" w14:textId="77777777" w:rsidR="00132B4F" w:rsidRPr="00DD32D1" w:rsidRDefault="00132B4F" w:rsidP="00DD32D1">
      <w:pPr>
        <w:pStyle w:val="Overskrift2"/>
      </w:pPr>
      <w:bookmarkStart w:id="2" w:name="_Toc390667822"/>
      <w:bookmarkStart w:id="3" w:name="_Toc229134234"/>
      <w:r w:rsidRPr="00DD32D1">
        <w:t>Oppdragsgiver</w:t>
      </w:r>
      <w:bookmarkEnd w:id="2"/>
      <w:bookmarkEnd w:id="3"/>
    </w:p>
    <w:p w14:paraId="78B8F3B0" w14:textId="6B003BDC" w:rsidR="00132B4F" w:rsidRPr="00132B4F" w:rsidRDefault="00132B4F" w:rsidP="00B26DE1">
      <w:r w:rsidRPr="00132B4F">
        <w:t>Bærum kommune, heretter kalt o</w:t>
      </w:r>
      <w:r w:rsidR="00CB0391">
        <w:t>ppdragsgiver, innbyr til åpen til</w:t>
      </w:r>
      <w:r w:rsidRPr="00132B4F">
        <w:t xml:space="preserve">budskonkurranse i forbindelse med inngåelse av </w:t>
      </w:r>
      <w:r w:rsidRPr="00BB0AE4">
        <w:t>rammeavtale for</w:t>
      </w:r>
      <w:r w:rsidRPr="00132B4F">
        <w:t xml:space="preserve"> </w:t>
      </w:r>
      <w:r w:rsidR="00C52286">
        <w:t>gjennomføring</w:t>
      </w:r>
      <w:r w:rsidRPr="00132B4F">
        <w:t xml:space="preserve"> av </w:t>
      </w:r>
      <w:r w:rsidR="00C52286">
        <w:t>vedlikeholds- og trafikksikkerhetstiltak.</w:t>
      </w:r>
    </w:p>
    <w:p w14:paraId="6A69A32B" w14:textId="77777777" w:rsidR="00132B4F" w:rsidRPr="00132B4F" w:rsidRDefault="00132B4F" w:rsidP="00B26DE1"/>
    <w:p w14:paraId="153DD87E" w14:textId="6B6DBF57" w:rsidR="00132B4F" w:rsidRPr="00132B4F" w:rsidRDefault="00574AB1" w:rsidP="00B26DE1">
      <w:r w:rsidRPr="00574AB1">
        <w:t>Den</w:t>
      </w:r>
      <w:r w:rsidR="00132B4F" w:rsidRPr="00574AB1">
        <w:t xml:space="preserve"> valgte leverandør</w:t>
      </w:r>
      <w:r w:rsidRPr="00574AB1">
        <w:t>en</w:t>
      </w:r>
      <w:r w:rsidR="00132B4F" w:rsidRPr="00574AB1">
        <w:t xml:space="preserve"> er etter bestilling fra </w:t>
      </w:r>
      <w:r w:rsidR="00503D53" w:rsidRPr="00574AB1">
        <w:t>oppdragsgiver</w:t>
      </w:r>
      <w:r w:rsidR="00132B4F" w:rsidRPr="00574AB1">
        <w:t xml:space="preserve"> forpliktet til å levere i henhold til rammeavtalen.</w:t>
      </w:r>
    </w:p>
    <w:p w14:paraId="00A708C2" w14:textId="77777777" w:rsidR="00132B4F" w:rsidRDefault="00132B4F" w:rsidP="00B26DE1"/>
    <w:p w14:paraId="48B070F6" w14:textId="4838E719" w:rsidR="00C52286" w:rsidRDefault="00C52286" w:rsidP="00C52286">
      <w:r>
        <w:t>Bærum kommune Vei og trafikk har forvaltningsansvaret for 500 km kommunal vei og gjennomfører små og store prosjekter i forbindelse med vedlikehold og trafikksikring. Hele kommunen kan benytte kontrakten, men Vei og trafikk har prioritet hvis det blir ressursmangel og benevnes heretter oppdragsgiver.</w:t>
      </w:r>
    </w:p>
    <w:p w14:paraId="2501B6E0" w14:textId="77777777" w:rsidR="00C52286" w:rsidRPr="00132B4F" w:rsidRDefault="00C52286" w:rsidP="00B26DE1"/>
    <w:p w14:paraId="2307A9AF" w14:textId="77777777" w:rsidR="00132B4F" w:rsidRPr="00132B4F" w:rsidRDefault="00132B4F" w:rsidP="00B26DE1">
      <w:r w:rsidRPr="00132B4F">
        <w:t xml:space="preserve">For informasjon om Bærum kommune, se </w:t>
      </w:r>
      <w:hyperlink r:id="rId8" w:history="1">
        <w:r w:rsidRPr="00503D53">
          <w:rPr>
            <w:rStyle w:val="Hyperkobling"/>
          </w:rPr>
          <w:t>www.baerum.kommune.no</w:t>
        </w:r>
      </w:hyperlink>
    </w:p>
    <w:p w14:paraId="780562AF" w14:textId="77777777" w:rsidR="00132B4F" w:rsidRPr="00132B4F" w:rsidRDefault="00132B4F" w:rsidP="00B26DE1"/>
    <w:p w14:paraId="6737954C" w14:textId="7F38D31B" w:rsidR="00EC55C1" w:rsidRPr="00EC55C1" w:rsidRDefault="00EC55C1" w:rsidP="00EC55C1">
      <w:r w:rsidRPr="00EC55C1">
        <w:t xml:space="preserve">Oppdragsgivers anskaffelsesansvarlig er </w:t>
      </w:r>
      <w:r w:rsidR="00C52286">
        <w:t>Anne Storsveen</w:t>
      </w:r>
      <w:r w:rsidRPr="00EC55C1">
        <w:t xml:space="preserve">. </w:t>
      </w:r>
      <w:bookmarkStart w:id="4" w:name="_Toc164247379"/>
      <w:bookmarkEnd w:id="4"/>
      <w:r w:rsidRPr="00EC55C1">
        <w:t xml:space="preserve">Det skal ikke være kontakt med andre personer hos oppdragsgiver vedrørende konkurransen. </w:t>
      </w:r>
    </w:p>
    <w:p w14:paraId="5A6762DE" w14:textId="77777777" w:rsidR="00EC55C1" w:rsidRPr="00EC55C1" w:rsidRDefault="00EC55C1" w:rsidP="00EC55C1"/>
    <w:p w14:paraId="4B48CBD2" w14:textId="77777777" w:rsidR="00EC55C1" w:rsidRPr="00EC55C1" w:rsidRDefault="00EC55C1" w:rsidP="00EC55C1">
      <w:r w:rsidRPr="00EC55C1">
        <w:t xml:space="preserve">Dersom en leverandør finner at konkurransegrunnlaget ikke gir tilstrekkelig veiledning, tilstrekkelige opplysninger eller på annen måte er uklart, kan han skriftlig be om tilleggsopplysninger hos oppdragsgiver. </w:t>
      </w:r>
    </w:p>
    <w:p w14:paraId="42C003B7" w14:textId="77777777" w:rsidR="00EC55C1" w:rsidRPr="00EC55C1" w:rsidRDefault="00EC55C1" w:rsidP="00EC55C1"/>
    <w:p w14:paraId="5B5B67CF" w14:textId="77777777" w:rsidR="00EC55C1" w:rsidRPr="00132B4F" w:rsidRDefault="00EC55C1" w:rsidP="00EC55C1">
      <w:r w:rsidRPr="00EC55C1">
        <w:t>Eventuelle spørsmål skal sendes i konkurranseløsningen Mercell. Svar på spørsmål vil bli kunngjort.</w:t>
      </w:r>
    </w:p>
    <w:p w14:paraId="3019D50B" w14:textId="77777777" w:rsidR="00B61522" w:rsidRDefault="00B61522" w:rsidP="00B26DE1"/>
    <w:p w14:paraId="6A0EE40E" w14:textId="77777777" w:rsidR="00132B4F" w:rsidRPr="00132B4F" w:rsidRDefault="00132B4F" w:rsidP="00DD32D1">
      <w:pPr>
        <w:pStyle w:val="Overskrift2"/>
      </w:pPr>
      <w:bookmarkStart w:id="5" w:name="_Toc390667823"/>
      <w:bookmarkStart w:id="6" w:name="_Toc229134235"/>
      <w:bookmarkStart w:id="7" w:name="_Toc209599445"/>
      <w:r w:rsidRPr="00132B4F">
        <w:t>Anskaffelsens formål</w:t>
      </w:r>
      <w:bookmarkEnd w:id="5"/>
      <w:bookmarkEnd w:id="6"/>
    </w:p>
    <w:p w14:paraId="24A54537" w14:textId="77777777" w:rsidR="00C52286" w:rsidRPr="00EA2638" w:rsidRDefault="00C52286" w:rsidP="00C52286">
      <w:r>
        <w:t xml:space="preserve">Oppdragsgiver gjennomfører årlig ulike tiltak for å bedre trafikksikkerheten og fremkommeligheten langs kommunale veier. Det er behov for slike vedlikeholdstiltak pga. elde, belastninger og klimaendringer (herunder drenering/overvannshåndtering/flom-sikring), trafikkmengde og sikkerhetskrav. </w:t>
      </w:r>
    </w:p>
    <w:p w14:paraId="0AFEDC33" w14:textId="77777777" w:rsidR="00EA2638" w:rsidRDefault="00EA2638" w:rsidP="00EA2638"/>
    <w:p w14:paraId="057841B4" w14:textId="0A2E4661" w:rsidR="00C52286" w:rsidRDefault="00C52286" w:rsidP="00C52286">
      <w:r>
        <w:t>Arbeidet kan også utføres der det ikke er kommunal vei</w:t>
      </w:r>
      <w:r w:rsidR="0035422C">
        <w:t>.</w:t>
      </w:r>
      <w:r>
        <w:t xml:space="preserve"> Kommunen eier eiendommer med veier, stier, trapper, parkområder og parkeringsområder mv. som ikke er klassifisert som kommunal vei </w:t>
      </w:r>
      <w:r w:rsidR="0035422C">
        <w:t>i henhold til</w:t>
      </w:r>
      <w:r>
        <w:t xml:space="preserve"> Veiloven.</w:t>
      </w:r>
    </w:p>
    <w:p w14:paraId="5A08325D" w14:textId="77777777" w:rsidR="00275DA4" w:rsidRDefault="00275DA4" w:rsidP="00C52286"/>
    <w:p w14:paraId="1ADFF7CA" w14:textId="77777777" w:rsidR="00275DA4" w:rsidRPr="00132B4F" w:rsidRDefault="00275DA4" w:rsidP="00275DA4">
      <w:r>
        <w:t>Mer informasjon om ram</w:t>
      </w:r>
      <w:r w:rsidRPr="0035422C">
        <w:t>meavtalen og kontrakten finnes i konkurransegrunnlaget, Vedlegg 1 Del 2: Oppdragsbeskrivelse.</w:t>
      </w:r>
      <w:r>
        <w:t xml:space="preserve"> </w:t>
      </w:r>
    </w:p>
    <w:p w14:paraId="6E52487F" w14:textId="77777777" w:rsidR="00132B4F" w:rsidRPr="00132B4F" w:rsidRDefault="00132B4F" w:rsidP="00DD32D1">
      <w:pPr>
        <w:pStyle w:val="Overskrift2"/>
      </w:pPr>
      <w:bookmarkStart w:id="8" w:name="_Toc390667824"/>
      <w:bookmarkStart w:id="9" w:name="_Toc229134236"/>
      <w:bookmarkEnd w:id="7"/>
      <w:r w:rsidRPr="00132B4F">
        <w:t>Anskaffelsens omfang</w:t>
      </w:r>
      <w:bookmarkEnd w:id="8"/>
      <w:bookmarkEnd w:id="9"/>
    </w:p>
    <w:p w14:paraId="1D4E35DF" w14:textId="77777777" w:rsidR="00FC4885" w:rsidRDefault="00C52286" w:rsidP="00C52286">
      <w:r>
        <w:t>Rammeavtalen skal dekke alt fra mindre driftsoppgaver til større vedlikeholdstiltak og mindre investeringstiltak.</w:t>
      </w:r>
    </w:p>
    <w:p w14:paraId="173894B4" w14:textId="77777777" w:rsidR="00FC4885" w:rsidRDefault="00FC4885" w:rsidP="00C52286"/>
    <w:p w14:paraId="22082740" w14:textId="6C5264A3" w:rsidR="00FC4885" w:rsidRPr="00454C95" w:rsidRDefault="00FC4885" w:rsidP="00FC4885">
      <w:r w:rsidRPr="00454C95">
        <w:t>Kommunen har to rammeavtaler for legging av asfalt, en for arbeider på under 50 tonn og en for arbeider over 50 tonn.</w:t>
      </w:r>
    </w:p>
    <w:p w14:paraId="2063D2FC" w14:textId="77777777" w:rsidR="00FC4885" w:rsidRPr="00454C95" w:rsidRDefault="00FC4885" w:rsidP="00C52286"/>
    <w:p w14:paraId="6745EF0B" w14:textId="3F3B94B6" w:rsidR="00C52286" w:rsidRDefault="00C52286" w:rsidP="00C52286">
      <w:r w:rsidRPr="00454C95">
        <w:t>I forbindelse med mindre sikkerhetstiltak (trafikkøyer, fartsdempere, innsnevringer, busslommer, korte fortausstrekninger, venteareal etc.) kan også asfalteringsarbeidene leveres</w:t>
      </w:r>
      <w:r w:rsidR="00FC4885" w:rsidRPr="00454C95">
        <w:t xml:space="preserve"> gjennom denne rammeavtalen</w:t>
      </w:r>
      <w:r w:rsidRPr="00454C95">
        <w:t xml:space="preserve">, hvis </w:t>
      </w:r>
      <w:r w:rsidR="0035422C" w:rsidRPr="00454C95">
        <w:t xml:space="preserve">leverandørens </w:t>
      </w:r>
      <w:r w:rsidRPr="00454C95">
        <w:t xml:space="preserve">fastpristilbud </w:t>
      </w:r>
      <w:r w:rsidR="0035422C" w:rsidRPr="00454C95">
        <w:t xml:space="preserve">for asfalt </w:t>
      </w:r>
      <w:r w:rsidRPr="00454C95">
        <w:t>per tiltak er akseptabelt</w:t>
      </w:r>
      <w:r w:rsidR="006D3449" w:rsidRPr="00454C95">
        <w:t xml:space="preserve"> for oppdragsgiver</w:t>
      </w:r>
      <w:r w:rsidRPr="00454C95">
        <w:t>.</w:t>
      </w:r>
    </w:p>
    <w:p w14:paraId="18553F63" w14:textId="77777777" w:rsidR="00FC4885" w:rsidRDefault="00FC4885" w:rsidP="00C52286"/>
    <w:p w14:paraId="10592D40" w14:textId="6AFD0CAB" w:rsidR="00100FB9" w:rsidRDefault="00FC4885" w:rsidP="00FC4885">
      <w:r w:rsidRPr="00454C95">
        <w:lastRenderedPageBreak/>
        <w:t>Kommunen har en egen rammeavtale for kjøp av veiskiltmateriell.</w:t>
      </w:r>
      <w:r w:rsidR="00D314EB">
        <w:t xml:space="preserve"> </w:t>
      </w:r>
      <w:r w:rsidR="00100FB9">
        <w:t>Vi har også en tilstøtende rammeavtale for blant annet montering av skilt på p-plasser.</w:t>
      </w:r>
    </w:p>
    <w:p w14:paraId="0104E20A" w14:textId="77777777" w:rsidR="00100FB9" w:rsidRDefault="00100FB9" w:rsidP="00FC4885"/>
    <w:p w14:paraId="03623896" w14:textId="4829A752" w:rsidR="00D314EB" w:rsidRDefault="00D314EB" w:rsidP="00FC4885">
      <w:r>
        <w:t xml:space="preserve">Kommunen har en parallell rammeavtale på anleggsgartnertjenster som kan overlappe tjenestene etterspurt i denne rammeavtalen, samt at Vann og avløp har et utvalg tilstøtende rammeavtaler om entrepriser og graveoppdrag. </w:t>
      </w:r>
    </w:p>
    <w:p w14:paraId="18F0412B" w14:textId="77777777" w:rsidR="00FC4885" w:rsidRDefault="00FC4885" w:rsidP="00FC4885"/>
    <w:p w14:paraId="32AC1FC0" w14:textId="77777777" w:rsidR="00FC4885" w:rsidRDefault="00FC4885" w:rsidP="00FC4885">
      <w:pPr>
        <w:rPr>
          <w:highlight w:val="yellow"/>
        </w:rPr>
      </w:pPr>
      <w:r w:rsidRPr="00132B4F">
        <w:t xml:space="preserve">På grunnlag av siste års forbruk kan det antydes et samlet uttak på </w:t>
      </w:r>
      <w:r>
        <w:t xml:space="preserve">mellom </w:t>
      </w:r>
      <w:r w:rsidRPr="00132B4F">
        <w:t xml:space="preserve">ca. NOK </w:t>
      </w:r>
      <w:r>
        <w:t>25 000 000 og NOK 50 000 000</w:t>
      </w:r>
      <w:r w:rsidRPr="00132B4F">
        <w:t xml:space="preserve"> eksklusive merverdiavgift. Årlig uttak vil være avhengig av økonomiske rammevilkår, politiske vedtak og markedssituasjonen for øvrig.</w:t>
      </w:r>
      <w:r>
        <w:t xml:space="preserve"> Oppdragsgiver gjør spesielt oppmerksom på at omfang av rammeavtalen, og gjennomføring av tiltak/prosjekter ved avrop på rammeavtalen er avhengig av finansiering og formell godkjenning. Leverandøren kan ikke kreve erstatning dersom rammeavtalen gir mindre omsetning enn forventet.</w:t>
      </w:r>
      <w:r w:rsidRPr="00BB0AE4">
        <w:rPr>
          <w:highlight w:val="yellow"/>
        </w:rPr>
        <w:t xml:space="preserve"> </w:t>
      </w:r>
    </w:p>
    <w:p w14:paraId="7E95F47D" w14:textId="59D14F0D" w:rsidR="00C508BB" w:rsidRDefault="00C508BB" w:rsidP="00B26DE1"/>
    <w:p w14:paraId="71C29075" w14:textId="36941CF3" w:rsidR="00C508BB" w:rsidRDefault="00C508BB" w:rsidP="00C508BB">
      <w:r w:rsidRPr="00275DA4">
        <w:t xml:space="preserve">Maksimalt samlet uttak for rammeavtalen </w:t>
      </w:r>
      <w:r w:rsidR="007940DC" w:rsidRPr="00275DA4">
        <w:t>vil være</w:t>
      </w:r>
      <w:r w:rsidRPr="00275DA4">
        <w:t xml:space="preserve"> NOK </w:t>
      </w:r>
      <w:r w:rsidR="00A200BE">
        <w:t>62</w:t>
      </w:r>
      <w:r w:rsidR="00C52286" w:rsidRPr="00275DA4">
        <w:t> 000 000</w:t>
      </w:r>
      <w:r w:rsidRPr="00275DA4">
        <w:t xml:space="preserve"> ekskl. mva. Oppdragsgiver kan erstatningsfritt si opp avtalen når maksimalt uttak er nådd.</w:t>
      </w:r>
    </w:p>
    <w:p w14:paraId="4DB9886F" w14:textId="77777777" w:rsidR="00132B4F" w:rsidRPr="00132B4F" w:rsidRDefault="00132B4F" w:rsidP="00DD32D1">
      <w:pPr>
        <w:pStyle w:val="Overskrift2"/>
      </w:pPr>
      <w:bookmarkStart w:id="10" w:name="_Toc390667825"/>
      <w:bookmarkStart w:id="11" w:name="_Toc229134237"/>
      <w:bookmarkStart w:id="12" w:name="_Toc235256559"/>
      <w:r w:rsidRPr="00132B4F">
        <w:t>Vedleggsoversikt</w:t>
      </w:r>
      <w:bookmarkEnd w:id="10"/>
      <w:bookmarkEnd w:id="11"/>
    </w:p>
    <w:p w14:paraId="61B3F4B8" w14:textId="515BF694" w:rsidR="00132B4F" w:rsidRPr="00132B4F" w:rsidRDefault="00132B4F" w:rsidP="00B26DE1">
      <w:r w:rsidRPr="00132B4F">
        <w:t>Konkurransegrunnlaget har følgende vedlegg:</w:t>
      </w:r>
    </w:p>
    <w:p w14:paraId="4FC03459" w14:textId="77777777" w:rsidR="00132B4F" w:rsidRPr="00132B4F" w:rsidRDefault="00132B4F" w:rsidP="00B26DE1"/>
    <w:p w14:paraId="1BA51DB1" w14:textId="5E479F6A" w:rsidR="00132B4F" w:rsidRDefault="00132B4F" w:rsidP="00B26DE1">
      <w:pPr>
        <w:pStyle w:val="Listeavsnitt"/>
        <w:numPr>
          <w:ilvl w:val="0"/>
          <w:numId w:val="5"/>
        </w:numPr>
      </w:pPr>
      <w:r w:rsidRPr="00E01EB7">
        <w:t xml:space="preserve">Vedlegg 1 </w:t>
      </w:r>
      <w:r w:rsidR="00275DA4" w:rsidRPr="00E01EB7">
        <w:t>Oppdragsbeskrivelse inkludert kontraktsbes</w:t>
      </w:r>
      <w:r w:rsidR="00F01D0C" w:rsidRPr="00E01EB7">
        <w:t>t</w:t>
      </w:r>
      <w:r w:rsidR="00275DA4" w:rsidRPr="00E01EB7">
        <w:t>emmelser</w:t>
      </w:r>
    </w:p>
    <w:p w14:paraId="60A1A5E3" w14:textId="7698AC7B" w:rsidR="002C4F05" w:rsidRPr="00E01EB7" w:rsidRDefault="002C4F05" w:rsidP="002C4F05">
      <w:pPr>
        <w:pStyle w:val="Listeavsnitt"/>
        <w:numPr>
          <w:ilvl w:val="1"/>
          <w:numId w:val="5"/>
        </w:numPr>
      </w:pPr>
      <w:r>
        <w:t>Bilag 1 Prinsippskisser</w:t>
      </w:r>
    </w:p>
    <w:p w14:paraId="2870BD3C" w14:textId="6A873B8C" w:rsidR="00132B4F" w:rsidRPr="00E01EB7" w:rsidRDefault="00132B4F" w:rsidP="00B26DE1">
      <w:pPr>
        <w:pStyle w:val="Listeavsnitt"/>
        <w:numPr>
          <w:ilvl w:val="0"/>
          <w:numId w:val="5"/>
        </w:numPr>
      </w:pPr>
      <w:r w:rsidRPr="00E01EB7">
        <w:t>Vedlegg 2</w:t>
      </w:r>
      <w:r w:rsidR="002C2698" w:rsidRPr="00E01EB7">
        <w:t xml:space="preserve"> </w:t>
      </w:r>
      <w:r w:rsidR="00275DA4" w:rsidRPr="00E01EB7">
        <w:t>Oppdragsbeskrivelse: B.2.2 Arbeidsprosessbeskrivelse</w:t>
      </w:r>
    </w:p>
    <w:p w14:paraId="7D9A2531" w14:textId="6220E1C7" w:rsidR="00275DA4" w:rsidRPr="00E01EB7" w:rsidRDefault="00275DA4" w:rsidP="00B26DE1">
      <w:pPr>
        <w:pStyle w:val="Listeavsnitt"/>
        <w:numPr>
          <w:ilvl w:val="0"/>
          <w:numId w:val="5"/>
        </w:numPr>
      </w:pPr>
      <w:r w:rsidRPr="00E01EB7">
        <w:t xml:space="preserve">Vedlegg 3 </w:t>
      </w:r>
      <w:r w:rsidR="00E01EB7" w:rsidRPr="00E01EB7">
        <w:t xml:space="preserve">Rammeavtale </w:t>
      </w:r>
    </w:p>
    <w:p w14:paraId="0818678A" w14:textId="75C1B1DA" w:rsidR="00132B4F" w:rsidRPr="00E01EB7" w:rsidRDefault="002C2698" w:rsidP="00B26DE1">
      <w:pPr>
        <w:pStyle w:val="Listeavsnitt"/>
        <w:numPr>
          <w:ilvl w:val="0"/>
          <w:numId w:val="5"/>
        </w:numPr>
      </w:pPr>
      <w:r w:rsidRPr="00E01EB7">
        <w:t xml:space="preserve">Vedlegg </w:t>
      </w:r>
      <w:r w:rsidR="00275DA4" w:rsidRPr="00E01EB7">
        <w:t>4</w:t>
      </w:r>
      <w:r w:rsidRPr="00E01EB7">
        <w:t xml:space="preserve"> </w:t>
      </w:r>
      <w:r w:rsidR="00E01EB7" w:rsidRPr="00E01EB7">
        <w:t>NS 8405:2008 med endringer beskrevet i vedlegg 1 (ikke vedlagt)</w:t>
      </w:r>
    </w:p>
    <w:p w14:paraId="4BD06B6C" w14:textId="22826BFB" w:rsidR="00C056F5" w:rsidRPr="00E01EB7" w:rsidRDefault="00C056F5" w:rsidP="00B26DE1">
      <w:pPr>
        <w:pStyle w:val="Listeavsnitt"/>
        <w:numPr>
          <w:ilvl w:val="0"/>
          <w:numId w:val="5"/>
        </w:numPr>
      </w:pPr>
      <w:r w:rsidRPr="00E01EB7">
        <w:t xml:space="preserve">Vedlegg 5 </w:t>
      </w:r>
      <w:r w:rsidR="00E01EB7" w:rsidRPr="00E01EB7">
        <w:t>Tilbudsbrev</w:t>
      </w:r>
    </w:p>
    <w:p w14:paraId="7CA322DB" w14:textId="6598F5E2" w:rsidR="00A01EEF" w:rsidRPr="0035422C" w:rsidRDefault="00132B4F" w:rsidP="00374E91">
      <w:pPr>
        <w:pStyle w:val="Listeavsnitt"/>
        <w:numPr>
          <w:ilvl w:val="0"/>
          <w:numId w:val="5"/>
        </w:numPr>
      </w:pPr>
      <w:r w:rsidRPr="0035422C">
        <w:t>V</w:t>
      </w:r>
      <w:r w:rsidR="002C2698" w:rsidRPr="0035422C">
        <w:t xml:space="preserve">edlegg </w:t>
      </w:r>
      <w:r w:rsidR="00C056F5" w:rsidRPr="0035422C">
        <w:t>6</w:t>
      </w:r>
      <w:r w:rsidR="002C2698" w:rsidRPr="0035422C">
        <w:t xml:space="preserve"> </w:t>
      </w:r>
      <w:r w:rsidR="003B76B0" w:rsidRPr="0035422C">
        <w:t>Forpliktelseserklæring fra støttende virksomheter</w:t>
      </w:r>
    </w:p>
    <w:p w14:paraId="197D1429" w14:textId="69B9AB49" w:rsidR="00B770D6" w:rsidRPr="0035422C" w:rsidRDefault="00B770D6" w:rsidP="00B770D6">
      <w:pPr>
        <w:pStyle w:val="Listeavsnitt"/>
        <w:numPr>
          <w:ilvl w:val="0"/>
          <w:numId w:val="5"/>
        </w:numPr>
      </w:pPr>
      <w:r w:rsidRPr="0035422C">
        <w:t xml:space="preserve">Vedlegg </w:t>
      </w:r>
      <w:r w:rsidR="00C056F5" w:rsidRPr="0035422C">
        <w:t>7</w:t>
      </w:r>
      <w:r w:rsidRPr="0035422C">
        <w:t xml:space="preserve"> </w:t>
      </w:r>
      <w:r w:rsidR="00275DA4" w:rsidRPr="0035422C">
        <w:t>Bærum kommunes seriøsitetsbestemmelser</w:t>
      </w:r>
    </w:p>
    <w:p w14:paraId="5A0FD108" w14:textId="34F0E325" w:rsidR="00AC1B11" w:rsidRDefault="00B770D6" w:rsidP="00702D64">
      <w:pPr>
        <w:pStyle w:val="Listeavsnitt"/>
        <w:numPr>
          <w:ilvl w:val="0"/>
          <w:numId w:val="5"/>
        </w:numPr>
      </w:pPr>
      <w:r w:rsidRPr="0035422C">
        <w:t xml:space="preserve">Vedlegg </w:t>
      </w:r>
      <w:r w:rsidR="00C056F5" w:rsidRPr="0035422C">
        <w:t>8</w:t>
      </w:r>
      <w:r w:rsidR="00275DA4" w:rsidRPr="0035422C">
        <w:t xml:space="preserve"> Fullmaktsskjema for innhenting av taushetsbelagte opplysninger fra Skatteetaten</w:t>
      </w:r>
    </w:p>
    <w:p w14:paraId="6D5BB76B" w14:textId="51FEE441" w:rsidR="00DE2019" w:rsidRPr="009F350B" w:rsidRDefault="00DE2019" w:rsidP="00702D64">
      <w:pPr>
        <w:pStyle w:val="Listeavsnitt"/>
        <w:numPr>
          <w:ilvl w:val="0"/>
          <w:numId w:val="5"/>
        </w:numPr>
      </w:pPr>
      <w:r w:rsidRPr="009F350B">
        <w:t>Vedlegg 9</w:t>
      </w:r>
      <w:r w:rsidR="009F350B" w:rsidRPr="009F350B">
        <w:t>A-D</w:t>
      </w:r>
      <w:r w:rsidRPr="009F350B">
        <w:t xml:space="preserve"> CV-maler</w:t>
      </w:r>
    </w:p>
    <w:p w14:paraId="12169B87" w14:textId="77777777" w:rsidR="00275DA4" w:rsidRDefault="00275DA4" w:rsidP="00275DA4">
      <w:pPr>
        <w:rPr>
          <w:highlight w:val="yellow"/>
        </w:rPr>
      </w:pPr>
    </w:p>
    <w:p w14:paraId="58B6D0A8" w14:textId="77777777" w:rsidR="00275DA4" w:rsidRDefault="00275DA4" w:rsidP="00275DA4">
      <w:r>
        <w:t>Vei- og gatenormalen til Bærum kommune:</w:t>
      </w:r>
    </w:p>
    <w:p w14:paraId="786FA6AD" w14:textId="77777777" w:rsidR="00275DA4" w:rsidRDefault="00275DA4" w:rsidP="00275DA4">
      <w:hyperlink r:id="rId9" w:history="1">
        <w:r w:rsidRPr="002C4F71">
          <w:rPr>
            <w:rStyle w:val="Hyperkobling"/>
          </w:rPr>
          <w:t>https://www.baerum.kommune.no/tjenester/vei-trafikk-og-parkering/vei--og-gatenormalen/</w:t>
        </w:r>
      </w:hyperlink>
    </w:p>
    <w:p w14:paraId="6E5A3F65" w14:textId="77777777" w:rsidR="00275DA4" w:rsidRDefault="00275DA4" w:rsidP="00275DA4"/>
    <w:p w14:paraId="173EEBF9" w14:textId="77777777" w:rsidR="00275DA4" w:rsidRDefault="00275DA4" w:rsidP="00275DA4">
      <w:r>
        <w:t>Drift og vedlikeholdsstandard kommunale veier i Bærum</w:t>
      </w:r>
    </w:p>
    <w:p w14:paraId="63EF60AF" w14:textId="77777777" w:rsidR="00275DA4" w:rsidRPr="00652B76" w:rsidRDefault="00275DA4" w:rsidP="00275DA4">
      <w:pPr>
        <w:rPr>
          <w:sz w:val="16"/>
          <w:szCs w:val="16"/>
        </w:rPr>
      </w:pPr>
      <w:hyperlink r:id="rId10" w:history="1">
        <w:r w:rsidRPr="00652B76">
          <w:rPr>
            <w:rStyle w:val="Hyperkobling"/>
            <w:sz w:val="16"/>
            <w:szCs w:val="16"/>
          </w:rPr>
          <w:t>https://www.baerum.kommune.no/globalassets/tjenester/vei-trafikk-og-parkering/drift-og-vedlikeholdsstandard-kommunale-veier-barum-kommune-2020.pdf</w:t>
        </w:r>
      </w:hyperlink>
      <w:r w:rsidRPr="00652B76">
        <w:rPr>
          <w:sz w:val="16"/>
          <w:szCs w:val="16"/>
        </w:rPr>
        <w:t xml:space="preserve"> </w:t>
      </w:r>
    </w:p>
    <w:p w14:paraId="2612C391" w14:textId="77777777" w:rsidR="00275DA4" w:rsidRPr="00275DA4" w:rsidRDefault="00275DA4" w:rsidP="00275DA4">
      <w:pPr>
        <w:rPr>
          <w:highlight w:val="yellow"/>
        </w:rPr>
      </w:pPr>
    </w:p>
    <w:p w14:paraId="461D3C68" w14:textId="77777777" w:rsidR="00132B4F" w:rsidRPr="00132B4F" w:rsidRDefault="00132B4F" w:rsidP="00DD32D1">
      <w:pPr>
        <w:pStyle w:val="Overskrift2"/>
      </w:pPr>
      <w:bookmarkStart w:id="13" w:name="_Toc390667826"/>
      <w:bookmarkStart w:id="14" w:name="_Toc229134238"/>
      <w:r w:rsidRPr="00132B4F">
        <w:t>Fremdriftsplan</w:t>
      </w:r>
      <w:bookmarkEnd w:id="13"/>
      <w:bookmarkEnd w:id="14"/>
      <w:r w:rsidRPr="00132B4F">
        <w:t xml:space="preserve"> </w:t>
      </w:r>
      <w:bookmarkEnd w:id="12"/>
    </w:p>
    <w:p w14:paraId="5F2DD95C" w14:textId="77777777" w:rsidR="00132B4F" w:rsidRPr="00132B4F" w:rsidRDefault="00132B4F" w:rsidP="00B26DE1">
      <w:r w:rsidRPr="00132B4F">
        <w:t>Oppdragsgiver har lagt opp til følgende tidsrammer for anskaffelsesprosessen:</w:t>
      </w:r>
    </w:p>
    <w:p w14:paraId="7CF8958E" w14:textId="77777777" w:rsidR="00132B4F" w:rsidRPr="00132B4F" w:rsidRDefault="00132B4F" w:rsidP="00B26DE1"/>
    <w:tbl>
      <w:tblPr>
        <w:tblW w:w="7457" w:type="dxa"/>
        <w:tblInd w:w="57" w:type="dxa"/>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70" w:type="dxa"/>
          <w:right w:w="70" w:type="dxa"/>
        </w:tblCellMar>
        <w:tblLook w:val="0000" w:firstRow="0" w:lastRow="0" w:firstColumn="0" w:lastColumn="0" w:noHBand="0" w:noVBand="0"/>
      </w:tblPr>
      <w:tblGrid>
        <w:gridCol w:w="4488"/>
        <w:gridCol w:w="2969"/>
      </w:tblGrid>
      <w:tr w:rsidR="00132B4F" w:rsidRPr="00132B4F" w14:paraId="1F60CD91" w14:textId="77777777" w:rsidTr="00B26DE1">
        <w:trPr>
          <w:trHeight w:val="249"/>
        </w:trPr>
        <w:tc>
          <w:tcPr>
            <w:tcW w:w="4488" w:type="dxa"/>
            <w:shd w:val="clear" w:color="auto" w:fill="E0E0E0"/>
            <w:noWrap/>
            <w:vAlign w:val="bottom"/>
          </w:tcPr>
          <w:p w14:paraId="678E6171" w14:textId="77777777" w:rsidR="00132B4F" w:rsidRPr="00132B4F" w:rsidRDefault="00132B4F" w:rsidP="00B26DE1">
            <w:r w:rsidRPr="00132B4F">
              <w:t>Aktivitet</w:t>
            </w:r>
          </w:p>
          <w:p w14:paraId="5C3D2BCD" w14:textId="77777777" w:rsidR="00132B4F" w:rsidRPr="00132B4F" w:rsidRDefault="00132B4F" w:rsidP="00B26DE1"/>
        </w:tc>
        <w:tc>
          <w:tcPr>
            <w:tcW w:w="2969" w:type="dxa"/>
            <w:shd w:val="clear" w:color="auto" w:fill="E0E0E0"/>
          </w:tcPr>
          <w:p w14:paraId="31C64C10" w14:textId="77777777" w:rsidR="00132B4F" w:rsidRPr="00132B4F" w:rsidRDefault="00132B4F" w:rsidP="00B26DE1">
            <w:r w:rsidRPr="00132B4F">
              <w:t>Tidspunkt</w:t>
            </w:r>
          </w:p>
        </w:tc>
      </w:tr>
      <w:tr w:rsidR="00132B4F" w:rsidRPr="00132B4F" w14:paraId="3D460E84" w14:textId="77777777" w:rsidTr="00B26DE1">
        <w:trPr>
          <w:trHeight w:val="249"/>
        </w:trPr>
        <w:tc>
          <w:tcPr>
            <w:tcW w:w="4488" w:type="dxa"/>
            <w:noWrap/>
            <w:vAlign w:val="bottom"/>
          </w:tcPr>
          <w:p w14:paraId="4909A9AB" w14:textId="77777777" w:rsidR="00132B4F" w:rsidRPr="004D28E8" w:rsidRDefault="00132B4F" w:rsidP="00B26DE1">
            <w:pPr>
              <w:rPr>
                <w:b/>
              </w:rPr>
            </w:pPr>
            <w:r w:rsidRPr="004D28E8">
              <w:rPr>
                <w:b/>
              </w:rPr>
              <w:t>Frist for å levere tilbud</w:t>
            </w:r>
          </w:p>
        </w:tc>
        <w:tc>
          <w:tcPr>
            <w:tcW w:w="2969" w:type="dxa"/>
          </w:tcPr>
          <w:p w14:paraId="12BED034" w14:textId="6398AF07" w:rsidR="00132B4F" w:rsidRPr="004D28E8" w:rsidRDefault="003F623F" w:rsidP="004476CE">
            <w:pPr>
              <w:rPr>
                <w:b/>
              </w:rPr>
            </w:pPr>
            <w:r>
              <w:rPr>
                <w:b/>
              </w:rPr>
              <w:t>25</w:t>
            </w:r>
            <w:r w:rsidR="009F350B" w:rsidRPr="004D28E8">
              <w:rPr>
                <w:b/>
              </w:rPr>
              <w:t>.6.2026 klokken 12.00</w:t>
            </w:r>
          </w:p>
        </w:tc>
      </w:tr>
      <w:tr w:rsidR="00132B4F" w:rsidRPr="00132B4F" w14:paraId="09D793D8" w14:textId="77777777" w:rsidTr="00B26DE1">
        <w:trPr>
          <w:trHeight w:val="249"/>
        </w:trPr>
        <w:tc>
          <w:tcPr>
            <w:tcW w:w="4488" w:type="dxa"/>
            <w:noWrap/>
            <w:vAlign w:val="bottom"/>
          </w:tcPr>
          <w:p w14:paraId="43A7BD90" w14:textId="0C665037" w:rsidR="00132B4F" w:rsidRPr="004D28E8" w:rsidRDefault="00987D53" w:rsidP="00B26DE1">
            <w:r w:rsidRPr="004D28E8">
              <w:t>Meddelelse om valg av leverandør</w:t>
            </w:r>
          </w:p>
        </w:tc>
        <w:tc>
          <w:tcPr>
            <w:tcW w:w="2969" w:type="dxa"/>
          </w:tcPr>
          <w:p w14:paraId="15200E76" w14:textId="3B0D7797" w:rsidR="00132B4F" w:rsidRPr="004D28E8" w:rsidRDefault="00132B4F" w:rsidP="00B54F75">
            <w:r w:rsidRPr="004D28E8">
              <w:t xml:space="preserve">Uke </w:t>
            </w:r>
            <w:r w:rsidR="009F350B" w:rsidRPr="004D28E8">
              <w:t>3</w:t>
            </w:r>
            <w:r w:rsidR="00C70B08">
              <w:t>4</w:t>
            </w:r>
          </w:p>
        </w:tc>
      </w:tr>
      <w:tr w:rsidR="00707DE1" w:rsidRPr="00132B4F" w14:paraId="7B9E9F4E" w14:textId="77777777" w:rsidTr="00B26DE1">
        <w:trPr>
          <w:trHeight w:val="249"/>
        </w:trPr>
        <w:tc>
          <w:tcPr>
            <w:tcW w:w="4488" w:type="dxa"/>
            <w:noWrap/>
            <w:vAlign w:val="bottom"/>
          </w:tcPr>
          <w:p w14:paraId="4F9BB027" w14:textId="0C7E3F5F" w:rsidR="00707DE1" w:rsidRPr="004D28E8" w:rsidRDefault="00707DE1" w:rsidP="00B26DE1">
            <w:r w:rsidRPr="004D28E8">
              <w:t>Signering av kontrakt</w:t>
            </w:r>
          </w:p>
        </w:tc>
        <w:tc>
          <w:tcPr>
            <w:tcW w:w="2969" w:type="dxa"/>
          </w:tcPr>
          <w:p w14:paraId="22C1B08C" w14:textId="4ED9EA46" w:rsidR="00707DE1" w:rsidRPr="004D28E8" w:rsidRDefault="00707DE1" w:rsidP="00B54F75">
            <w:r w:rsidRPr="004D28E8">
              <w:t xml:space="preserve">Uke </w:t>
            </w:r>
            <w:r w:rsidR="004D28E8" w:rsidRPr="004D28E8">
              <w:t>3</w:t>
            </w:r>
            <w:r w:rsidR="00C70B08">
              <w:t>6</w:t>
            </w:r>
          </w:p>
        </w:tc>
      </w:tr>
      <w:tr w:rsidR="00132B4F" w:rsidRPr="00132B4F" w14:paraId="68564FBB" w14:textId="77777777" w:rsidTr="00B26DE1">
        <w:trPr>
          <w:trHeight w:val="264"/>
        </w:trPr>
        <w:tc>
          <w:tcPr>
            <w:tcW w:w="4488" w:type="dxa"/>
            <w:noWrap/>
            <w:vAlign w:val="bottom"/>
          </w:tcPr>
          <w:p w14:paraId="2E4F8A2E" w14:textId="77777777" w:rsidR="00132B4F" w:rsidRPr="004D28E8" w:rsidRDefault="00132B4F" w:rsidP="00B26DE1">
            <w:r w:rsidRPr="004D28E8">
              <w:t>Oppstart av kontrakt</w:t>
            </w:r>
          </w:p>
        </w:tc>
        <w:tc>
          <w:tcPr>
            <w:tcW w:w="2969" w:type="dxa"/>
          </w:tcPr>
          <w:p w14:paraId="3C74CFD7" w14:textId="45A34701" w:rsidR="00132B4F" w:rsidRPr="004D28E8" w:rsidRDefault="004D28E8" w:rsidP="00B54F75">
            <w:r w:rsidRPr="004D28E8">
              <w:t>Snarest etter signering</w:t>
            </w:r>
          </w:p>
        </w:tc>
      </w:tr>
      <w:tr w:rsidR="00132B4F" w:rsidRPr="00132B4F" w14:paraId="4C1CC186" w14:textId="77777777" w:rsidTr="00B26DE1">
        <w:trPr>
          <w:trHeight w:val="264"/>
        </w:trPr>
        <w:tc>
          <w:tcPr>
            <w:tcW w:w="4488" w:type="dxa"/>
            <w:noWrap/>
            <w:vAlign w:val="bottom"/>
          </w:tcPr>
          <w:p w14:paraId="523DB6F6" w14:textId="77777777" w:rsidR="00132B4F" w:rsidRPr="004D28E8" w:rsidRDefault="00132B4F" w:rsidP="00B26DE1">
            <w:r w:rsidRPr="004D28E8">
              <w:t>Tilbudets vedståelsesfrist</w:t>
            </w:r>
          </w:p>
        </w:tc>
        <w:tc>
          <w:tcPr>
            <w:tcW w:w="2969" w:type="dxa"/>
          </w:tcPr>
          <w:p w14:paraId="24A0E924" w14:textId="1B2027A0" w:rsidR="00132B4F" w:rsidRPr="004D28E8" w:rsidRDefault="009F350B" w:rsidP="00B26DE1">
            <w:r w:rsidRPr="004D28E8">
              <w:t>4</w:t>
            </w:r>
            <w:r w:rsidR="00132B4F" w:rsidRPr="004D28E8">
              <w:t xml:space="preserve"> måneder fra tilbudsfristen</w:t>
            </w:r>
          </w:p>
        </w:tc>
      </w:tr>
    </w:tbl>
    <w:p w14:paraId="06391B68" w14:textId="77777777" w:rsidR="00132B4F" w:rsidRPr="00132B4F" w:rsidRDefault="00132B4F" w:rsidP="00B26DE1">
      <w:bookmarkStart w:id="15" w:name="_Toc201116199"/>
      <w:bookmarkStart w:id="16" w:name="_Toc209599446"/>
      <w:bookmarkStart w:id="17" w:name="_Toc199136545"/>
      <w:r w:rsidRPr="00132B4F">
        <w:t xml:space="preserve"> </w:t>
      </w:r>
    </w:p>
    <w:p w14:paraId="57DD2392" w14:textId="77777777" w:rsidR="00B770D6" w:rsidRPr="00132B4F" w:rsidRDefault="00B770D6" w:rsidP="00B770D6">
      <w:bookmarkStart w:id="18" w:name="_Toc390667827"/>
      <w:r w:rsidRPr="00132B4F">
        <w:t>Det tas forbehold om endringer i fremdriftsplanen</w:t>
      </w:r>
      <w:r>
        <w:t>.</w:t>
      </w:r>
    </w:p>
    <w:p w14:paraId="59AA7A1E" w14:textId="77777777" w:rsidR="00132B4F" w:rsidRPr="00132B4F" w:rsidRDefault="00132B4F" w:rsidP="00DD32D1">
      <w:pPr>
        <w:pStyle w:val="Overskrift2"/>
      </w:pPr>
      <w:bookmarkStart w:id="19" w:name="_Toc229134239"/>
      <w:r w:rsidRPr="00132B4F">
        <w:lastRenderedPageBreak/>
        <w:t>Kontrakt</w:t>
      </w:r>
      <w:bookmarkEnd w:id="15"/>
      <w:bookmarkEnd w:id="16"/>
      <w:r w:rsidRPr="00132B4F">
        <w:t xml:space="preserve"> og kontraktsperiode</w:t>
      </w:r>
      <w:bookmarkEnd w:id="18"/>
      <w:bookmarkEnd w:id="19"/>
    </w:p>
    <w:p w14:paraId="7C1BC82E" w14:textId="0816926A" w:rsidR="00132B4F" w:rsidRPr="00275DA4" w:rsidRDefault="00132B4F" w:rsidP="00B26DE1">
      <w:r w:rsidRPr="00275DA4">
        <w:t>Oppdragsgiver har til hensikt å inngå én rammeavt</w:t>
      </w:r>
      <w:r w:rsidRPr="00194224">
        <w:t>ale</w:t>
      </w:r>
      <w:r w:rsidR="00275DA4" w:rsidRPr="00194224">
        <w:t>.</w:t>
      </w:r>
      <w:r w:rsidRPr="00194224">
        <w:t xml:space="preserve"> Avtaleforholdet vil bli regulert av </w:t>
      </w:r>
      <w:r w:rsidR="00C056F5" w:rsidRPr="00194224">
        <w:t>NS 8405:2008 med endringer beskrevet i vedlegg 1.</w:t>
      </w:r>
    </w:p>
    <w:p w14:paraId="50DB9382" w14:textId="77777777" w:rsidR="00132B4F" w:rsidRPr="00275DA4" w:rsidRDefault="00132B4F" w:rsidP="00B26DE1"/>
    <w:p w14:paraId="12B6B361" w14:textId="6E5ADB8B" w:rsidR="00D043EB" w:rsidRPr="00275DA4" w:rsidRDefault="00C056F5" w:rsidP="00B61522">
      <w:pPr>
        <w:autoSpaceDE w:val="0"/>
        <w:autoSpaceDN w:val="0"/>
        <w:adjustRightInd w:val="0"/>
        <w:rPr>
          <w:rFonts w:ascii="Calibri" w:hAnsi="Calibri"/>
        </w:rPr>
      </w:pPr>
      <w:bookmarkStart w:id="20" w:name="_Toc316388154"/>
      <w:bookmarkStart w:id="21" w:name="_Toc324159289"/>
      <w:bookmarkStart w:id="22" w:name="_Toc390667828"/>
      <w:r>
        <w:rPr>
          <w:rFonts w:ascii="Calibri" w:hAnsi="Calibri"/>
          <w:color w:val="000000"/>
        </w:rPr>
        <w:t>Rammeavtalens</w:t>
      </w:r>
      <w:r w:rsidR="00B61522" w:rsidRPr="00275DA4">
        <w:rPr>
          <w:rFonts w:ascii="Calibri" w:hAnsi="Calibri"/>
          <w:color w:val="000000"/>
        </w:rPr>
        <w:t xml:space="preserve"> varighet er på </w:t>
      </w:r>
      <w:r w:rsidR="00275DA4" w:rsidRPr="00275DA4">
        <w:rPr>
          <w:rFonts w:ascii="Calibri" w:hAnsi="Calibri"/>
          <w:color w:val="000000"/>
        </w:rPr>
        <w:t>to</w:t>
      </w:r>
      <w:r w:rsidR="00B61522" w:rsidRPr="00275DA4">
        <w:rPr>
          <w:rFonts w:ascii="Calibri" w:hAnsi="Calibri"/>
          <w:color w:val="000000"/>
        </w:rPr>
        <w:t xml:space="preserve"> år med</w:t>
      </w:r>
      <w:r w:rsidR="00B61522" w:rsidRPr="00275DA4">
        <w:rPr>
          <w:rFonts w:ascii="Calibri" w:hAnsi="Calibri"/>
        </w:rPr>
        <w:t xml:space="preserve"> opsjon på forlengelse én eller flere ganger inntil </w:t>
      </w:r>
      <w:r w:rsidR="00275DA4" w:rsidRPr="00275DA4">
        <w:rPr>
          <w:rFonts w:ascii="Calibri" w:hAnsi="Calibri"/>
        </w:rPr>
        <w:t>to</w:t>
      </w:r>
      <w:r w:rsidR="00B61522" w:rsidRPr="00275DA4">
        <w:rPr>
          <w:rFonts w:ascii="Calibri" w:hAnsi="Calibri"/>
        </w:rPr>
        <w:t xml:space="preserve"> år.</w:t>
      </w:r>
      <w:r w:rsidR="00B54F75" w:rsidRPr="00275DA4">
        <w:rPr>
          <w:rFonts w:ascii="Calibri" w:hAnsi="Calibri"/>
        </w:rPr>
        <w:t xml:space="preserve"> </w:t>
      </w:r>
      <w:r>
        <w:rPr>
          <w:rFonts w:ascii="Calibri" w:hAnsi="Calibri"/>
        </w:rPr>
        <w:t>Rammea</w:t>
      </w:r>
      <w:r w:rsidR="00B54F75" w:rsidRPr="00275DA4">
        <w:rPr>
          <w:rFonts w:ascii="Calibri" w:hAnsi="Calibri"/>
        </w:rPr>
        <w:t xml:space="preserve">vtalen kan bli på totalt </w:t>
      </w:r>
      <w:r w:rsidR="00275DA4" w:rsidRPr="00275DA4">
        <w:rPr>
          <w:rFonts w:ascii="Calibri" w:hAnsi="Calibri"/>
        </w:rPr>
        <w:t>fire</w:t>
      </w:r>
      <w:r w:rsidR="00B54F75" w:rsidRPr="00275DA4">
        <w:rPr>
          <w:rFonts w:ascii="Calibri" w:hAnsi="Calibri"/>
        </w:rPr>
        <w:t xml:space="preserve"> år ved utløsing av full opsjon.</w:t>
      </w:r>
    </w:p>
    <w:p w14:paraId="57D13252" w14:textId="77777777" w:rsidR="00132B4F" w:rsidRPr="00275DA4" w:rsidRDefault="00132B4F" w:rsidP="00DD32D1">
      <w:pPr>
        <w:pStyle w:val="Overskrift2"/>
      </w:pPr>
      <w:bookmarkStart w:id="23" w:name="_Toc390667829"/>
      <w:bookmarkStart w:id="24" w:name="_Toc229134240"/>
      <w:bookmarkEnd w:id="20"/>
      <w:bookmarkEnd w:id="21"/>
      <w:bookmarkEnd w:id="22"/>
      <w:r w:rsidRPr="00275DA4">
        <w:t>Forbud mot sosial dumping</w:t>
      </w:r>
      <w:bookmarkEnd w:id="23"/>
      <w:bookmarkEnd w:id="24"/>
      <w:r w:rsidRPr="00275DA4">
        <w:t xml:space="preserve"> </w:t>
      </w:r>
    </w:p>
    <w:p w14:paraId="76D4AB2E" w14:textId="77777777" w:rsidR="00132B4F" w:rsidRPr="00275DA4" w:rsidRDefault="00132B4F" w:rsidP="00B26DE1">
      <w:r w:rsidRPr="00275DA4">
        <w:t xml:space="preserve">Det stilles i kontrakten krav til lønns- og arbeidsvilkår, jf. forskrift 8. februar 2008 nr. 112 om lønns- og arbeidsvilkår i offentlige kontrakter. </w:t>
      </w:r>
    </w:p>
    <w:p w14:paraId="57B80BDB" w14:textId="77777777" w:rsidR="00132B4F" w:rsidRPr="00275DA4" w:rsidRDefault="00132B4F" w:rsidP="00B26DE1"/>
    <w:p w14:paraId="4AABAC0C" w14:textId="77777777" w:rsidR="00132B4F" w:rsidRPr="00132B4F" w:rsidRDefault="00132B4F" w:rsidP="00B26DE1">
      <w:r w:rsidRPr="00275DA4">
        <w:t>Oppdragsgiver krever i kontrakten at leverandøren og evt. underleverandør(er) på forespørsel må dokumentere at krav til lønns- og arbeidsvilkår som er nevnt i forskriften</w:t>
      </w:r>
      <w:r w:rsidR="009D1759" w:rsidRPr="00275DA4">
        <w:t>s</w:t>
      </w:r>
      <w:r w:rsidRPr="00275DA4">
        <w:t xml:space="preserve"> § 5 er oppfylt. Oppdragsgiver forbeholder seg retten til å gjennomføre nødvendige sanksjoner dersom leverandøren og evt. underleverandøren(e) ikke etterlever kravene.</w:t>
      </w:r>
    </w:p>
    <w:p w14:paraId="36F419E2" w14:textId="77777777" w:rsidR="00132B4F" w:rsidRPr="00717737" w:rsidRDefault="00132B4F" w:rsidP="00717737">
      <w:pPr>
        <w:pStyle w:val="Overskrift2"/>
      </w:pPr>
      <w:bookmarkStart w:id="25" w:name="_Toc327352445"/>
      <w:bookmarkStart w:id="26" w:name="_Toc327352446"/>
      <w:bookmarkStart w:id="27" w:name="_Toc327352447"/>
      <w:bookmarkStart w:id="28" w:name="_Toc327352448"/>
      <w:bookmarkStart w:id="29" w:name="_Toc209599453"/>
      <w:bookmarkStart w:id="30" w:name="_Toc390667830"/>
      <w:bookmarkStart w:id="31" w:name="_Toc229134241"/>
      <w:bookmarkEnd w:id="17"/>
      <w:bookmarkEnd w:id="25"/>
      <w:bookmarkEnd w:id="26"/>
      <w:bookmarkEnd w:id="27"/>
      <w:bookmarkEnd w:id="28"/>
      <w:r w:rsidRPr="00717737">
        <w:t>Rettelser, suppleringer eller endring av konkurransegrunnlaget</w:t>
      </w:r>
      <w:bookmarkEnd w:id="29"/>
      <w:bookmarkEnd w:id="30"/>
      <w:bookmarkEnd w:id="31"/>
    </w:p>
    <w:p w14:paraId="4D91BE8E" w14:textId="505245DC" w:rsidR="00132B4F" w:rsidRPr="00CF3659" w:rsidRDefault="00132B4F" w:rsidP="00CF3659">
      <w:r w:rsidRPr="00CF3659">
        <w:t>Innen tilbudsfristen</w:t>
      </w:r>
      <w:r w:rsidR="00B5587A">
        <w:t>s</w:t>
      </w:r>
      <w:r w:rsidRPr="00CF3659">
        <w:t xml:space="preserve"> utløp har oppdragsgiver rett til å foreta rettelser, suppleringer og endringer av konkurransegrunnlaget som ikke er vesentlige. Opplysninger om rettelser, suppleringer og endringer kunngjøres.</w:t>
      </w:r>
    </w:p>
    <w:p w14:paraId="6B48240D" w14:textId="77777777" w:rsidR="00132B4F" w:rsidRPr="00132B4F" w:rsidRDefault="00132B4F" w:rsidP="00B26DE1"/>
    <w:p w14:paraId="499BF817" w14:textId="77777777" w:rsidR="00132B4F" w:rsidRPr="00132B4F" w:rsidRDefault="00132B4F" w:rsidP="00B26DE1">
      <w:r w:rsidRPr="00132B4F">
        <w:t>Dersom rettelse, supplering eller endring kommer så sent at det er vanskelig for leverandøren å ta hensyn til det i tilbudet, skal oppdragsgiver fastsette en forholdsmessig forlengelse av tilbudsfristen. Samtlige leverandører skal varsles om fristforlengelsen.</w:t>
      </w:r>
    </w:p>
    <w:p w14:paraId="7F895D73" w14:textId="77777777" w:rsidR="00132B4F" w:rsidRPr="00132B4F" w:rsidRDefault="00132B4F" w:rsidP="002A22D6">
      <w:pPr>
        <w:pStyle w:val="Overskrift1"/>
      </w:pPr>
      <w:bookmarkStart w:id="32" w:name="_Toc209599454"/>
      <w:bookmarkStart w:id="33" w:name="_Toc390667831"/>
      <w:bookmarkStart w:id="34" w:name="_Toc229134242"/>
      <w:r w:rsidRPr="00132B4F">
        <w:t>REGLER FOR GJENNOMFØRING AV KONKURRANSEN</w:t>
      </w:r>
      <w:bookmarkEnd w:id="32"/>
      <w:bookmarkEnd w:id="33"/>
      <w:bookmarkEnd w:id="34"/>
    </w:p>
    <w:p w14:paraId="53D2EF79" w14:textId="77777777" w:rsidR="00132B4F" w:rsidRPr="00132B4F" w:rsidRDefault="00132B4F" w:rsidP="00DD32D1">
      <w:pPr>
        <w:pStyle w:val="Overskrift2"/>
      </w:pPr>
      <w:bookmarkStart w:id="35" w:name="_Toc209599455"/>
      <w:bookmarkStart w:id="36" w:name="_Toc390667832"/>
      <w:bookmarkStart w:id="37" w:name="_Toc229134243"/>
      <w:r w:rsidRPr="00132B4F">
        <w:t>Regler for konkurransen</w:t>
      </w:r>
      <w:bookmarkEnd w:id="35"/>
      <w:bookmarkEnd w:id="36"/>
      <w:bookmarkEnd w:id="37"/>
    </w:p>
    <w:p w14:paraId="5E39E7F8" w14:textId="452F200D" w:rsidR="00132B4F" w:rsidRDefault="00132B4F" w:rsidP="004911A1">
      <w:pPr>
        <w:rPr>
          <w:i/>
          <w:color w:val="FF0000"/>
        </w:rPr>
      </w:pPr>
      <w:r w:rsidRPr="00D53668">
        <w:t xml:space="preserve">Anskaffelsen reguleres av lov </w:t>
      </w:r>
      <w:r w:rsidR="00D53668" w:rsidRPr="00D53668">
        <w:t>17. jun</w:t>
      </w:r>
      <w:r w:rsidRPr="00D53668">
        <w:t xml:space="preserve">i </w:t>
      </w:r>
      <w:r w:rsidR="00D53668" w:rsidRPr="00D53668">
        <w:t>2016</w:t>
      </w:r>
      <w:r w:rsidRPr="00D53668">
        <w:t xml:space="preserve"> nr. </w:t>
      </w:r>
      <w:r w:rsidR="00D53668" w:rsidRPr="00D53668">
        <w:t>73</w:t>
      </w:r>
      <w:r w:rsidRPr="00D53668">
        <w:t xml:space="preserve"> om offentlig anskaffelser og forskrift </w:t>
      </w:r>
      <w:r w:rsidR="00D53668" w:rsidRPr="00D53668">
        <w:t>12. august</w:t>
      </w:r>
      <w:r w:rsidRPr="00D53668">
        <w:t xml:space="preserve"> </w:t>
      </w:r>
      <w:r w:rsidR="00D53668" w:rsidRPr="00D53668">
        <w:t xml:space="preserve">2016 </w:t>
      </w:r>
      <w:r w:rsidRPr="00D53668">
        <w:t>nr.</w:t>
      </w:r>
      <w:r w:rsidR="00AC48F7" w:rsidRPr="00D53668">
        <w:t xml:space="preserve"> </w:t>
      </w:r>
      <w:r w:rsidR="00D53668" w:rsidRPr="00D53668">
        <w:t>974</w:t>
      </w:r>
      <w:r w:rsidR="00AC48F7" w:rsidRPr="00D53668">
        <w:t xml:space="preserve"> </w:t>
      </w:r>
      <w:r w:rsidR="00AC48F7">
        <w:t xml:space="preserve">om offentlige anskaffelser </w:t>
      </w:r>
      <w:r w:rsidR="006D0E41">
        <w:t>d</w:t>
      </w:r>
      <w:r w:rsidR="00AC48F7">
        <w:t xml:space="preserve">el I </w:t>
      </w:r>
      <w:r w:rsidR="00AC48F7" w:rsidRPr="00C66DD7">
        <w:t xml:space="preserve">og </w:t>
      </w:r>
      <w:r w:rsidR="006D0E41" w:rsidRPr="00C66DD7">
        <w:t>d</w:t>
      </w:r>
      <w:r w:rsidR="00AC48F7" w:rsidRPr="00C66DD7">
        <w:t xml:space="preserve">el </w:t>
      </w:r>
      <w:r w:rsidR="00D610E9" w:rsidRPr="00D610E9">
        <w:t>II</w:t>
      </w:r>
      <w:r w:rsidR="00AC48F7" w:rsidRPr="00C66DD7">
        <w:t>.</w:t>
      </w:r>
      <w:r w:rsidR="00AF505A">
        <w:t xml:space="preserve"> </w:t>
      </w:r>
    </w:p>
    <w:p w14:paraId="6E850E53" w14:textId="77777777" w:rsidR="00751EF5" w:rsidRPr="00D610E9" w:rsidRDefault="00751EF5" w:rsidP="00B26DE1">
      <w:pPr>
        <w:rPr>
          <w:i/>
          <w:color w:val="FF0000"/>
        </w:rPr>
      </w:pPr>
    </w:p>
    <w:p w14:paraId="01838250" w14:textId="77777777" w:rsidR="00132B4F" w:rsidRPr="00132B4F" w:rsidRDefault="00132B4F" w:rsidP="00DD32D1">
      <w:pPr>
        <w:pStyle w:val="Overskrift2"/>
      </w:pPr>
      <w:bookmarkStart w:id="38" w:name="_Toc209599456"/>
      <w:bookmarkStart w:id="39" w:name="_Toc390667833"/>
      <w:bookmarkStart w:id="40" w:name="_Toc229134244"/>
      <w:r w:rsidRPr="00132B4F">
        <w:t>Anskaffelsesprosedyre</w:t>
      </w:r>
      <w:bookmarkEnd w:id="38"/>
      <w:bookmarkEnd w:id="39"/>
      <w:bookmarkEnd w:id="40"/>
    </w:p>
    <w:p w14:paraId="2D2AE9CA" w14:textId="77777777" w:rsidR="00132B4F" w:rsidRPr="00845D7E" w:rsidRDefault="00132B4F" w:rsidP="00B26DE1">
      <w:bookmarkStart w:id="41" w:name="_Toc201116208"/>
      <w:r w:rsidRPr="00132B4F">
        <w:t>Konkurra</w:t>
      </w:r>
      <w:r w:rsidR="00D610E9">
        <w:t xml:space="preserve">nsen </w:t>
      </w:r>
      <w:r w:rsidR="00D610E9" w:rsidRPr="00845D7E">
        <w:t>gjennomføres som en åpen til</w:t>
      </w:r>
      <w:r w:rsidRPr="00845D7E">
        <w:t xml:space="preserve">budskonkurranse. </w:t>
      </w:r>
    </w:p>
    <w:p w14:paraId="6257C319" w14:textId="77777777" w:rsidR="00132B4F" w:rsidRPr="00845D7E" w:rsidRDefault="00132B4F" w:rsidP="00B26DE1"/>
    <w:p w14:paraId="496A1466" w14:textId="77777777" w:rsidR="00C53B67" w:rsidRPr="00845D7E" w:rsidRDefault="00C53B67" w:rsidP="00C53B67">
      <w:bookmarkStart w:id="42" w:name="_Toc209599457"/>
      <w:bookmarkStart w:id="43" w:name="_Toc390667834"/>
      <w:r w:rsidRPr="00845D7E">
        <w:t>Oppdragsgiver planlegger å ha dialog i form av rettinger og avklaringer</w:t>
      </w:r>
    </w:p>
    <w:p w14:paraId="1125DC24" w14:textId="77777777" w:rsidR="004D28E8" w:rsidRDefault="004D28E8">
      <w:pPr>
        <w:rPr>
          <w:rFonts w:cs="Arial"/>
          <w:b/>
          <w:bCs/>
          <w:caps/>
          <w:kern w:val="32"/>
          <w:sz w:val="28"/>
          <w:szCs w:val="32"/>
        </w:rPr>
      </w:pPr>
      <w:bookmarkStart w:id="44" w:name="_Toc209599469"/>
      <w:bookmarkStart w:id="45" w:name="_Toc390667837"/>
      <w:bookmarkEnd w:id="41"/>
      <w:bookmarkEnd w:id="42"/>
      <w:bookmarkEnd w:id="43"/>
      <w:r>
        <w:br w:type="page"/>
      </w:r>
    </w:p>
    <w:p w14:paraId="466AAA64" w14:textId="23E7DD69" w:rsidR="00132B4F" w:rsidRDefault="00132B4F" w:rsidP="002A22D6">
      <w:pPr>
        <w:pStyle w:val="Overskrift1"/>
      </w:pPr>
      <w:bookmarkStart w:id="46" w:name="_Toc229134245"/>
      <w:r w:rsidRPr="00132B4F">
        <w:lastRenderedPageBreak/>
        <w:t>KRAV TIL LEVERANDØRENE</w:t>
      </w:r>
      <w:bookmarkEnd w:id="44"/>
      <w:bookmarkEnd w:id="45"/>
      <w:bookmarkEnd w:id="46"/>
    </w:p>
    <w:p w14:paraId="1FF50287" w14:textId="77777777" w:rsidR="00DA05B0" w:rsidRPr="00987C04" w:rsidRDefault="00DA05B0" w:rsidP="00DA05B0">
      <w:pPr>
        <w:pStyle w:val="Overskrift2"/>
      </w:pPr>
      <w:bookmarkStart w:id="47" w:name="_Toc94102970"/>
      <w:bookmarkStart w:id="48" w:name="_Toc229134246"/>
      <w:r w:rsidRPr="00987C04">
        <w:t>Skattekrav</w:t>
      </w:r>
      <w:bookmarkEnd w:id="47"/>
      <w:bookmarkEnd w:id="48"/>
    </w:p>
    <w:p w14:paraId="156EBF43" w14:textId="77777777" w:rsidR="00DA05B0" w:rsidRPr="008200AC" w:rsidRDefault="00DA05B0" w:rsidP="00DA05B0">
      <w:pPr>
        <w:rPr>
          <w:highlight w:val="yellow"/>
        </w:rPr>
      </w:pPr>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4"/>
        <w:gridCol w:w="5049"/>
      </w:tblGrid>
      <w:tr w:rsidR="00DA05B0" w:rsidRPr="008200AC" w14:paraId="7F9683C5" w14:textId="77777777" w:rsidTr="00790AF3">
        <w:trPr>
          <w:tblHeader/>
        </w:trPr>
        <w:tc>
          <w:tcPr>
            <w:tcW w:w="4114" w:type="dxa"/>
            <w:shd w:val="clear" w:color="auto" w:fill="E6E6E6"/>
          </w:tcPr>
          <w:p w14:paraId="54AC30BD" w14:textId="77777777" w:rsidR="00DA05B0" w:rsidRPr="00987C04" w:rsidRDefault="00DA05B0" w:rsidP="00790AF3">
            <w:pPr>
              <w:rPr>
                <w:b/>
              </w:rPr>
            </w:pPr>
            <w:r w:rsidRPr="00987C04">
              <w:rPr>
                <w:b/>
              </w:rPr>
              <w:t>Krav</w:t>
            </w:r>
            <w:r w:rsidRPr="00987C04">
              <w:rPr>
                <w:b/>
              </w:rPr>
              <w:tab/>
            </w:r>
          </w:p>
        </w:tc>
        <w:tc>
          <w:tcPr>
            <w:tcW w:w="5049" w:type="dxa"/>
            <w:shd w:val="clear" w:color="auto" w:fill="E6E6E6"/>
          </w:tcPr>
          <w:p w14:paraId="6CD6981D" w14:textId="77777777" w:rsidR="00DA05B0" w:rsidRPr="00987C04" w:rsidRDefault="00DA05B0" w:rsidP="00790AF3">
            <w:pPr>
              <w:rPr>
                <w:b/>
              </w:rPr>
            </w:pPr>
            <w:r w:rsidRPr="00987C04">
              <w:rPr>
                <w:b/>
              </w:rPr>
              <w:t>Dokumentasjonskrav</w:t>
            </w:r>
          </w:p>
        </w:tc>
      </w:tr>
      <w:tr w:rsidR="00DA05B0" w:rsidRPr="00C41C24" w14:paraId="6142024F" w14:textId="77777777" w:rsidTr="00790AF3">
        <w:tc>
          <w:tcPr>
            <w:tcW w:w="4114" w:type="dxa"/>
          </w:tcPr>
          <w:p w14:paraId="4C4A2ADB" w14:textId="77777777" w:rsidR="00DA05B0" w:rsidRPr="00987C04" w:rsidRDefault="00DA05B0" w:rsidP="00790AF3">
            <w:pPr>
              <w:rPr>
                <w:b/>
              </w:rPr>
            </w:pPr>
            <w:r w:rsidRPr="00987C04">
              <w:rPr>
                <w:b/>
              </w:rPr>
              <w:t>Krav 1 – Skatte</w:t>
            </w:r>
            <w:r>
              <w:rPr>
                <w:b/>
              </w:rPr>
              <w:t>r og avgifter</w:t>
            </w:r>
          </w:p>
          <w:p w14:paraId="545AEB00" w14:textId="77777777" w:rsidR="00DA05B0" w:rsidRPr="00987C04" w:rsidRDefault="00DA05B0" w:rsidP="00790AF3">
            <w:r w:rsidRPr="00987C04">
              <w:t>Leverandøren skal ha ordnede forhold med hensyn til skatte- og avgiftsinnbetaling</w:t>
            </w:r>
            <w:r>
              <w:t xml:space="preserve"> i det land han er etablert i</w:t>
            </w:r>
            <w:r w:rsidRPr="00987C04">
              <w:t>.</w:t>
            </w:r>
          </w:p>
        </w:tc>
        <w:tc>
          <w:tcPr>
            <w:tcW w:w="5049" w:type="dxa"/>
          </w:tcPr>
          <w:p w14:paraId="0A6447EB" w14:textId="75ECDAD5" w:rsidR="00DA05B0" w:rsidRPr="00987C04" w:rsidRDefault="0092356D" w:rsidP="00790AF3">
            <w:r>
              <w:t>Signert fullmaktsskjema der oppdragsgiver gis fullmakt til å innhente taushetsbelagte opplysninger fra Skatteetaten (vedlegg 8 til konkurransegrunnlaget).</w:t>
            </w:r>
          </w:p>
          <w:p w14:paraId="4427AA28" w14:textId="77777777" w:rsidR="00DA05B0" w:rsidRPr="00987C04" w:rsidRDefault="00DA05B0" w:rsidP="00EC55C1">
            <w:r w:rsidRPr="00987C04">
              <w:t>Utenlandske leverandører skal fremlegge attester fra tilsvarende myndigheter som de norske.</w:t>
            </w:r>
          </w:p>
          <w:p w14:paraId="40B7ABAE" w14:textId="77777777" w:rsidR="00DA05B0" w:rsidRPr="00987C04" w:rsidRDefault="00DA05B0" w:rsidP="00790AF3"/>
        </w:tc>
      </w:tr>
    </w:tbl>
    <w:p w14:paraId="0517A1C3" w14:textId="77777777" w:rsidR="00132B4F" w:rsidRPr="00275DA4" w:rsidRDefault="00F069A6" w:rsidP="00DD32D1">
      <w:pPr>
        <w:pStyle w:val="Overskrift2"/>
      </w:pPr>
      <w:bookmarkStart w:id="49" w:name="_Toc209599470"/>
      <w:bookmarkStart w:id="50" w:name="_Toc390667838"/>
      <w:bookmarkStart w:id="51" w:name="_Toc229134247"/>
      <w:r w:rsidRPr="00275DA4">
        <w:t>K</w:t>
      </w:r>
      <w:r w:rsidR="00132B4F" w:rsidRPr="00275DA4">
        <w:t>valifikasjonskrav</w:t>
      </w:r>
      <w:bookmarkEnd w:id="49"/>
      <w:bookmarkEnd w:id="50"/>
      <w:bookmarkEnd w:id="51"/>
    </w:p>
    <w:p w14:paraId="76A56ABC" w14:textId="77777777" w:rsidR="00132B4F" w:rsidRPr="00275DA4" w:rsidRDefault="00132B4F" w:rsidP="00B26DE1">
      <w:r w:rsidRPr="00275DA4">
        <w:t xml:space="preserve">Leverandørens kvalifikasjoner vil bli vurdert ut fra innlevert dokumentasjon. Det er kun leverandører som er funnet kvalifisert som vil få sine tilbud evaluert. </w:t>
      </w:r>
    </w:p>
    <w:p w14:paraId="089E25BA" w14:textId="77777777" w:rsidR="00132B4F" w:rsidRPr="00275DA4" w:rsidRDefault="00132B4F" w:rsidP="00DD32D1">
      <w:pPr>
        <w:pStyle w:val="Overskrift2"/>
        <w:rPr>
          <w:iCs w:val="0"/>
        </w:rPr>
      </w:pPr>
      <w:bookmarkStart w:id="52" w:name="_Toc390667840"/>
      <w:bookmarkStart w:id="53" w:name="_Toc229134248"/>
      <w:r w:rsidRPr="00275DA4">
        <w:rPr>
          <w:iCs w:val="0"/>
        </w:rPr>
        <w:t>Leverandørens organisatoriske og juridiske stilling</w:t>
      </w:r>
      <w:bookmarkEnd w:id="52"/>
      <w:bookmarkEnd w:id="53"/>
    </w:p>
    <w:p w14:paraId="361A107C" w14:textId="77777777" w:rsidR="00AD0B19" w:rsidRPr="00275DA4" w:rsidRDefault="00AD0B19" w:rsidP="00AD0B19">
      <w:pPr>
        <w:rPr>
          <w:i/>
        </w:rPr>
      </w:pPr>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4"/>
        <w:gridCol w:w="5049"/>
      </w:tblGrid>
      <w:tr w:rsidR="004911A1" w:rsidRPr="00275DA4" w14:paraId="4138B17E" w14:textId="77777777" w:rsidTr="004911A1">
        <w:trPr>
          <w:tblHeader/>
        </w:trPr>
        <w:tc>
          <w:tcPr>
            <w:tcW w:w="4114" w:type="dxa"/>
            <w:shd w:val="clear" w:color="auto" w:fill="E6E6E6"/>
          </w:tcPr>
          <w:p w14:paraId="20F73C91" w14:textId="77777777" w:rsidR="004911A1" w:rsidRPr="00275DA4" w:rsidRDefault="004911A1" w:rsidP="004911A1">
            <w:pPr>
              <w:rPr>
                <w:b/>
                <w:iCs/>
              </w:rPr>
            </w:pPr>
            <w:bookmarkStart w:id="54" w:name="_Toc209599474"/>
            <w:bookmarkStart w:id="55" w:name="_Toc390667841"/>
            <w:r w:rsidRPr="00275DA4">
              <w:rPr>
                <w:b/>
                <w:iCs/>
              </w:rPr>
              <w:t>Krav</w:t>
            </w:r>
          </w:p>
        </w:tc>
        <w:tc>
          <w:tcPr>
            <w:tcW w:w="5049" w:type="dxa"/>
            <w:shd w:val="clear" w:color="auto" w:fill="E6E6E6"/>
          </w:tcPr>
          <w:p w14:paraId="47DB4025" w14:textId="77777777" w:rsidR="004911A1" w:rsidRPr="00275DA4" w:rsidRDefault="004911A1" w:rsidP="004911A1">
            <w:pPr>
              <w:rPr>
                <w:b/>
                <w:iCs/>
              </w:rPr>
            </w:pPr>
            <w:r w:rsidRPr="00275DA4">
              <w:rPr>
                <w:b/>
                <w:iCs/>
              </w:rPr>
              <w:t xml:space="preserve">Dokumentasjonskrav </w:t>
            </w:r>
          </w:p>
        </w:tc>
      </w:tr>
      <w:tr w:rsidR="004911A1" w:rsidRPr="00275DA4" w14:paraId="2D440588" w14:textId="77777777" w:rsidTr="004911A1">
        <w:trPr>
          <w:trHeight w:val="1257"/>
        </w:trPr>
        <w:tc>
          <w:tcPr>
            <w:tcW w:w="4114" w:type="dxa"/>
          </w:tcPr>
          <w:p w14:paraId="36FE17C0" w14:textId="77777777" w:rsidR="004911A1" w:rsidRPr="00275DA4" w:rsidRDefault="004911A1" w:rsidP="004911A1">
            <w:pPr>
              <w:rPr>
                <w:iCs/>
              </w:rPr>
            </w:pPr>
            <w:r w:rsidRPr="00275DA4">
              <w:rPr>
                <w:b/>
                <w:iCs/>
              </w:rPr>
              <w:t xml:space="preserve">Krav 2 – </w:t>
            </w:r>
            <w:r w:rsidRPr="00275DA4">
              <w:rPr>
                <w:b/>
                <w:bCs/>
                <w:iCs/>
              </w:rPr>
              <w:t xml:space="preserve">Registrert i handelsregister eller foretaksregister </w:t>
            </w:r>
            <w:r w:rsidRPr="00275DA4">
              <w:rPr>
                <w:iCs/>
              </w:rPr>
              <w:br/>
              <w:t>Leverandør skal være registrert i et foretaksregister eller et handelsregister i landet leverandøren er etablert i.</w:t>
            </w:r>
          </w:p>
        </w:tc>
        <w:tc>
          <w:tcPr>
            <w:tcW w:w="5049" w:type="dxa"/>
          </w:tcPr>
          <w:p w14:paraId="4CE1E695" w14:textId="77777777" w:rsidR="004911A1" w:rsidRPr="00275DA4" w:rsidRDefault="004911A1" w:rsidP="00EC55C1">
            <w:pPr>
              <w:rPr>
                <w:iCs/>
              </w:rPr>
            </w:pPr>
            <w:r w:rsidRPr="00275DA4">
              <w:rPr>
                <w:iCs/>
              </w:rPr>
              <w:t>Norske selskaper: Firmaattest</w:t>
            </w:r>
          </w:p>
          <w:p w14:paraId="1157C70F" w14:textId="77777777" w:rsidR="004911A1" w:rsidRPr="00275DA4" w:rsidRDefault="004911A1" w:rsidP="004911A1">
            <w:pPr>
              <w:rPr>
                <w:iCs/>
              </w:rPr>
            </w:pPr>
          </w:p>
          <w:p w14:paraId="6F7C579F" w14:textId="7C8752F1" w:rsidR="004911A1" w:rsidRPr="00275DA4" w:rsidRDefault="004911A1" w:rsidP="00EC55C1">
            <w:pPr>
              <w:rPr>
                <w:iCs/>
              </w:rPr>
            </w:pPr>
            <w:r w:rsidRPr="00275DA4">
              <w:rPr>
                <w:iCs/>
              </w:rPr>
              <w:t xml:space="preserve">Utenlandske selskaper: </w:t>
            </w:r>
            <w:r w:rsidR="00AC1B11" w:rsidRPr="00275DA4">
              <w:rPr>
                <w:iCs/>
              </w:rPr>
              <w:t>Dokumentasjon</w:t>
            </w:r>
            <w:r w:rsidRPr="00275DA4">
              <w:rPr>
                <w:iCs/>
              </w:rPr>
              <w:t xml:space="preserve"> på at selskapet er registrert i bransjeregister, eller foretaksregister som foreskrevet i lovgivningen i det land hvor leverandøren er etablert.</w:t>
            </w:r>
          </w:p>
          <w:p w14:paraId="103A726A" w14:textId="77777777" w:rsidR="004911A1" w:rsidRPr="00275DA4" w:rsidRDefault="004911A1" w:rsidP="004911A1">
            <w:pPr>
              <w:rPr>
                <w:iCs/>
              </w:rPr>
            </w:pPr>
          </w:p>
        </w:tc>
      </w:tr>
    </w:tbl>
    <w:p w14:paraId="5D9431A4" w14:textId="77777777" w:rsidR="00132B4F" w:rsidRPr="00275DA4" w:rsidRDefault="00132B4F" w:rsidP="00DD32D1">
      <w:pPr>
        <w:pStyle w:val="Overskrift2"/>
        <w:rPr>
          <w:iCs w:val="0"/>
        </w:rPr>
      </w:pPr>
      <w:bookmarkStart w:id="56" w:name="_Toc229134249"/>
      <w:r w:rsidRPr="00275DA4">
        <w:rPr>
          <w:iCs w:val="0"/>
        </w:rPr>
        <w:t>Leverandørens økonomiske og finansielle stilling</w:t>
      </w:r>
      <w:bookmarkEnd w:id="54"/>
      <w:bookmarkEnd w:id="55"/>
      <w:bookmarkEnd w:id="56"/>
    </w:p>
    <w:p w14:paraId="78D4F0BC" w14:textId="77777777" w:rsidR="00F75A1C" w:rsidRPr="00275DA4" w:rsidRDefault="00F75A1C" w:rsidP="00F75A1C">
      <w:pPr>
        <w:rPr>
          <w:i/>
        </w:rPr>
      </w:pPr>
    </w:p>
    <w:tbl>
      <w:tblPr>
        <w:tblW w:w="91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4"/>
        <w:gridCol w:w="5064"/>
      </w:tblGrid>
      <w:tr w:rsidR="00132B4F" w:rsidRPr="00275DA4" w14:paraId="190AED64" w14:textId="77777777" w:rsidTr="00B26DE1">
        <w:trPr>
          <w:tblHeader/>
        </w:trPr>
        <w:tc>
          <w:tcPr>
            <w:tcW w:w="4114" w:type="dxa"/>
            <w:shd w:val="clear" w:color="auto" w:fill="E6E6E6"/>
          </w:tcPr>
          <w:p w14:paraId="1C245861" w14:textId="77777777" w:rsidR="00132B4F" w:rsidRPr="00275DA4" w:rsidRDefault="00132B4F" w:rsidP="00B26DE1">
            <w:pPr>
              <w:rPr>
                <w:b/>
                <w:iCs/>
              </w:rPr>
            </w:pPr>
            <w:r w:rsidRPr="00275DA4">
              <w:rPr>
                <w:b/>
                <w:iCs/>
              </w:rPr>
              <w:t>Krav</w:t>
            </w:r>
          </w:p>
        </w:tc>
        <w:tc>
          <w:tcPr>
            <w:tcW w:w="5064" w:type="dxa"/>
            <w:shd w:val="clear" w:color="auto" w:fill="E6E6E6"/>
          </w:tcPr>
          <w:p w14:paraId="395F5349" w14:textId="77777777" w:rsidR="00132B4F" w:rsidRPr="00275DA4" w:rsidRDefault="00132B4F" w:rsidP="00B26DE1">
            <w:pPr>
              <w:rPr>
                <w:b/>
                <w:iCs/>
              </w:rPr>
            </w:pPr>
            <w:r w:rsidRPr="00275DA4">
              <w:rPr>
                <w:b/>
                <w:iCs/>
              </w:rPr>
              <w:t>Dokumentasjonskrav</w:t>
            </w:r>
          </w:p>
        </w:tc>
      </w:tr>
      <w:tr w:rsidR="00132B4F" w:rsidRPr="00C41C24" w14:paraId="5DE04625" w14:textId="77777777" w:rsidTr="00B26DE1">
        <w:tc>
          <w:tcPr>
            <w:tcW w:w="4114" w:type="dxa"/>
          </w:tcPr>
          <w:p w14:paraId="5341CEF2" w14:textId="6C0AD2F7" w:rsidR="00132B4F" w:rsidRPr="00275DA4" w:rsidRDefault="00132B4F" w:rsidP="00B26DE1">
            <w:pPr>
              <w:rPr>
                <w:b/>
                <w:iCs/>
              </w:rPr>
            </w:pPr>
            <w:r w:rsidRPr="00275DA4">
              <w:rPr>
                <w:b/>
                <w:iCs/>
              </w:rPr>
              <w:t xml:space="preserve">Krav </w:t>
            </w:r>
            <w:r w:rsidR="00275DA4" w:rsidRPr="00275DA4">
              <w:rPr>
                <w:b/>
                <w:iCs/>
              </w:rPr>
              <w:t>3</w:t>
            </w:r>
            <w:r w:rsidRPr="00275DA4">
              <w:rPr>
                <w:b/>
                <w:iCs/>
              </w:rPr>
              <w:t xml:space="preserve"> – Økonomi</w:t>
            </w:r>
          </w:p>
          <w:p w14:paraId="1EAD0DE8" w14:textId="77777777" w:rsidR="00132B4F" w:rsidRPr="00275DA4" w:rsidRDefault="00132B4F" w:rsidP="00B26DE1">
            <w:pPr>
              <w:rPr>
                <w:iCs/>
              </w:rPr>
            </w:pPr>
            <w:r w:rsidRPr="00275DA4">
              <w:rPr>
                <w:iCs/>
              </w:rPr>
              <w:t xml:space="preserve">Leverandøren skal ha en økonomisk og finansiell soliditet som gir oppdragsgiver trygghet for at leverandøren vil være økonomisk levedyktig i hele avtaleperioden. </w:t>
            </w:r>
          </w:p>
          <w:p w14:paraId="71EB47DE" w14:textId="77777777" w:rsidR="00E403F2" w:rsidRPr="00275DA4" w:rsidRDefault="00E403F2" w:rsidP="00F75A1C">
            <w:pPr>
              <w:rPr>
                <w:iCs/>
              </w:rPr>
            </w:pPr>
          </w:p>
        </w:tc>
        <w:tc>
          <w:tcPr>
            <w:tcW w:w="5064" w:type="dxa"/>
          </w:tcPr>
          <w:p w14:paraId="6894373D" w14:textId="77777777" w:rsidR="00DB0E59" w:rsidRPr="00DB0E59" w:rsidRDefault="00EC55C1" w:rsidP="00DB0E59">
            <w:pPr>
              <w:rPr>
                <w:iCs/>
              </w:rPr>
            </w:pPr>
            <w:r w:rsidRPr="00275DA4">
              <w:rPr>
                <w:iCs/>
              </w:rPr>
              <w:t>Komplett</w:t>
            </w:r>
            <w:r w:rsidR="00D64288" w:rsidRPr="00275DA4">
              <w:rPr>
                <w:iCs/>
              </w:rPr>
              <w:t xml:space="preserve"> kredittvurdering/rapport, ikke eldre enn 3 måneder, fra et offentlig godkjent kredittvurderingsselskap, </w:t>
            </w:r>
            <w:r w:rsidR="00DB0E59" w:rsidRPr="00DB0E59">
              <w:rPr>
                <w:iCs/>
              </w:rPr>
              <w:t>rating «kredittverdig»/</w:t>
            </w:r>
          </w:p>
          <w:p w14:paraId="6A30F45A" w14:textId="111A3E3B" w:rsidR="00132B4F" w:rsidRPr="00275DA4" w:rsidRDefault="00DB0E59" w:rsidP="00EC55C1">
            <w:pPr>
              <w:rPr>
                <w:iCs/>
              </w:rPr>
            </w:pPr>
            <w:r w:rsidRPr="00DB0E59">
              <w:rPr>
                <w:iCs/>
              </w:rPr>
              <w:t>«lav risiko», eller tilsvarende eller bedre rating</w:t>
            </w:r>
            <w:r w:rsidR="00D64288" w:rsidRPr="00275DA4">
              <w:rPr>
                <w:iCs/>
              </w:rPr>
              <w:t>. Rapporten skal basere seg på siste kjente regnskapstall. Dato må tydelig fremkomme</w:t>
            </w:r>
            <w:r w:rsidR="00132B4F" w:rsidRPr="00275DA4">
              <w:rPr>
                <w:iCs/>
              </w:rPr>
              <w:t>.</w:t>
            </w:r>
          </w:p>
          <w:p w14:paraId="731AFF54" w14:textId="77777777" w:rsidR="00132B4F" w:rsidRPr="00275DA4" w:rsidRDefault="00132B4F" w:rsidP="00B26DE1">
            <w:pPr>
              <w:rPr>
                <w:iCs/>
              </w:rPr>
            </w:pPr>
          </w:p>
          <w:p w14:paraId="6773F511" w14:textId="44F2A629" w:rsidR="006607A5" w:rsidRPr="00275DA4" w:rsidRDefault="006607A5" w:rsidP="006607A5">
            <w:pPr>
              <w:rPr>
                <w:iCs/>
              </w:rPr>
            </w:pPr>
            <w:r w:rsidRPr="00275DA4">
              <w:rPr>
                <w:iCs/>
              </w:rPr>
              <w:t>Dersom leverandøren har gyldige grunner til ikke å kunne fremlegge den dokumentasjonen oppdragsgiver har anmodet om, kan leverandøren godtgjøre sin økon</w:t>
            </w:r>
            <w:r w:rsidR="00E66491" w:rsidRPr="00275DA4">
              <w:rPr>
                <w:iCs/>
              </w:rPr>
              <w:t xml:space="preserve">omiske og finansielle stilling </w:t>
            </w:r>
            <w:r w:rsidRPr="00275DA4">
              <w:rPr>
                <w:iCs/>
              </w:rPr>
              <w:t>med ethvert annet dokument som oppdragsgiver anser egnet.</w:t>
            </w:r>
          </w:p>
          <w:p w14:paraId="2BDD3FEC" w14:textId="61EA1015" w:rsidR="00EC55C1" w:rsidRPr="00275DA4" w:rsidRDefault="00EC55C1" w:rsidP="006607A5">
            <w:pPr>
              <w:rPr>
                <w:iCs/>
              </w:rPr>
            </w:pPr>
          </w:p>
          <w:p w14:paraId="668D82D0" w14:textId="301C86C2" w:rsidR="000C61C2" w:rsidRPr="00275DA4" w:rsidRDefault="00EC55C1" w:rsidP="00EC55C1">
            <w:pPr>
              <w:rPr>
                <w:iCs/>
              </w:rPr>
            </w:pPr>
            <w:r w:rsidRPr="00275DA4">
              <w:rPr>
                <w:iCs/>
              </w:rPr>
              <w:t>Oppdragsgiver forbeholder seg retten til å innhente oppdaterte kredittvurderinger fra et offentlig godkjent kredittvurderingsselskap.</w:t>
            </w:r>
          </w:p>
        </w:tc>
      </w:tr>
    </w:tbl>
    <w:p w14:paraId="2F4F99E8" w14:textId="77777777" w:rsidR="00132B4F" w:rsidRPr="00275DA4" w:rsidRDefault="00132B4F" w:rsidP="00DD32D1">
      <w:pPr>
        <w:pStyle w:val="Overskrift2"/>
        <w:rPr>
          <w:iCs w:val="0"/>
        </w:rPr>
      </w:pPr>
      <w:bookmarkStart w:id="57" w:name="_Toc209599475"/>
      <w:bookmarkStart w:id="58" w:name="_Toc390667842"/>
      <w:bookmarkStart w:id="59" w:name="_Toc229134250"/>
      <w:r w:rsidRPr="00275DA4">
        <w:rPr>
          <w:iCs w:val="0"/>
        </w:rPr>
        <w:lastRenderedPageBreak/>
        <w:t>Leverandørens tekniske og faglige kvalifikasjoner</w:t>
      </w:r>
      <w:bookmarkEnd w:id="57"/>
      <w:bookmarkEnd w:id="58"/>
      <w:bookmarkEnd w:id="59"/>
    </w:p>
    <w:p w14:paraId="1AD919DF" w14:textId="77777777" w:rsidR="00132B4F" w:rsidRPr="00C41C24" w:rsidRDefault="00132B4F" w:rsidP="00B26DE1">
      <w:pPr>
        <w:rPr>
          <w:i/>
          <w:highlight w:val="yellow"/>
        </w:rPr>
      </w:pPr>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4"/>
        <w:gridCol w:w="5049"/>
      </w:tblGrid>
      <w:tr w:rsidR="004911A1" w:rsidRPr="00C41C24" w14:paraId="5D89CC4D" w14:textId="77777777" w:rsidTr="004911A1">
        <w:trPr>
          <w:tblHeader/>
        </w:trPr>
        <w:tc>
          <w:tcPr>
            <w:tcW w:w="4114" w:type="dxa"/>
            <w:shd w:val="clear" w:color="auto" w:fill="E6E6E6"/>
          </w:tcPr>
          <w:p w14:paraId="15C23AD5" w14:textId="77777777" w:rsidR="004911A1" w:rsidRPr="00194224" w:rsidRDefault="004911A1" w:rsidP="004911A1">
            <w:pPr>
              <w:rPr>
                <w:b/>
                <w:iCs/>
              </w:rPr>
            </w:pPr>
            <w:bookmarkStart w:id="60" w:name="_Toc209599477"/>
            <w:r w:rsidRPr="00194224">
              <w:rPr>
                <w:b/>
                <w:iCs/>
              </w:rPr>
              <w:t>Krav</w:t>
            </w:r>
          </w:p>
        </w:tc>
        <w:tc>
          <w:tcPr>
            <w:tcW w:w="5049" w:type="dxa"/>
            <w:shd w:val="clear" w:color="auto" w:fill="E6E6E6"/>
          </w:tcPr>
          <w:p w14:paraId="5757C768" w14:textId="77777777" w:rsidR="004911A1" w:rsidRPr="00194224" w:rsidRDefault="004911A1" w:rsidP="004911A1">
            <w:pPr>
              <w:rPr>
                <w:b/>
                <w:iCs/>
              </w:rPr>
            </w:pPr>
            <w:r w:rsidRPr="00194224">
              <w:rPr>
                <w:b/>
                <w:iCs/>
              </w:rPr>
              <w:t>Dokumentasjonskrav</w:t>
            </w:r>
          </w:p>
        </w:tc>
      </w:tr>
      <w:tr w:rsidR="00707DE1" w:rsidRPr="00C41C24" w14:paraId="00825411" w14:textId="77777777" w:rsidTr="004911A1">
        <w:tc>
          <w:tcPr>
            <w:tcW w:w="4114" w:type="dxa"/>
          </w:tcPr>
          <w:p w14:paraId="0F0A3A1A" w14:textId="59493A8C" w:rsidR="00707DE1" w:rsidRPr="00194224" w:rsidRDefault="00707DE1" w:rsidP="00707DE1">
            <w:pPr>
              <w:rPr>
                <w:b/>
                <w:iCs/>
              </w:rPr>
            </w:pPr>
            <w:r w:rsidRPr="00194224">
              <w:rPr>
                <w:b/>
                <w:iCs/>
              </w:rPr>
              <w:t xml:space="preserve">Krav </w:t>
            </w:r>
            <w:r w:rsidR="00194224" w:rsidRPr="00194224">
              <w:rPr>
                <w:b/>
                <w:iCs/>
              </w:rPr>
              <w:t>4</w:t>
            </w:r>
            <w:r w:rsidRPr="00194224">
              <w:rPr>
                <w:b/>
                <w:iCs/>
              </w:rPr>
              <w:t xml:space="preserve"> – Erfaring</w:t>
            </w:r>
          </w:p>
          <w:p w14:paraId="52EA4305" w14:textId="47714019" w:rsidR="00707DE1" w:rsidRPr="00194224" w:rsidRDefault="00707DE1" w:rsidP="00194224">
            <w:pPr>
              <w:rPr>
                <w:b/>
                <w:iCs/>
              </w:rPr>
            </w:pPr>
            <w:r w:rsidRPr="00194224">
              <w:rPr>
                <w:iCs/>
              </w:rPr>
              <w:t xml:space="preserve">Det kreves erfaring fra tilsvarende/lignende oppdrag. Med tilsvarende/lignende oppdrag menes </w:t>
            </w:r>
            <w:r w:rsidR="00194224" w:rsidRPr="00194224">
              <w:rPr>
                <w:iCs/>
              </w:rPr>
              <w:t>entreprenørarbeid av samme type som beskrives i dette konkurransegrunnlaget.</w:t>
            </w:r>
            <w:r w:rsidRPr="00194224">
              <w:rPr>
                <w:iCs/>
              </w:rPr>
              <w:t xml:space="preserve"> </w:t>
            </w:r>
          </w:p>
        </w:tc>
        <w:tc>
          <w:tcPr>
            <w:tcW w:w="5049" w:type="dxa"/>
          </w:tcPr>
          <w:p w14:paraId="082F5AD6" w14:textId="205CB515" w:rsidR="00707DE1" w:rsidRPr="00194224" w:rsidRDefault="00707DE1" w:rsidP="00707DE1">
            <w:pPr>
              <w:rPr>
                <w:iCs/>
              </w:rPr>
            </w:pPr>
            <w:r w:rsidRPr="00194224">
              <w:rPr>
                <w:iCs/>
              </w:rPr>
              <w:t xml:space="preserve">Liste over de </w:t>
            </w:r>
            <w:r w:rsidR="00194224" w:rsidRPr="00194224">
              <w:rPr>
                <w:iCs/>
              </w:rPr>
              <w:t xml:space="preserve">tre </w:t>
            </w:r>
            <w:r w:rsidRPr="00194224">
              <w:rPr>
                <w:iCs/>
              </w:rPr>
              <w:t xml:space="preserve">viktigste leveranser eller utførte tjenester de siste </w:t>
            </w:r>
            <w:r w:rsidR="00194224" w:rsidRPr="00194224">
              <w:rPr>
                <w:iCs/>
              </w:rPr>
              <w:t>tre</w:t>
            </w:r>
            <w:r w:rsidRPr="00194224">
              <w:rPr>
                <w:iCs/>
              </w:rPr>
              <w:t xml:space="preserve"> år, herunder opplysninger om verdi, tidspunkt, samt navnet på den offentlige eller private mottaker med kontaktinformasjon.</w:t>
            </w:r>
          </w:p>
          <w:p w14:paraId="001A0018" w14:textId="77777777" w:rsidR="00707DE1" w:rsidRPr="00194224" w:rsidRDefault="00707DE1" w:rsidP="00707DE1">
            <w:pPr>
              <w:rPr>
                <w:iCs/>
              </w:rPr>
            </w:pPr>
          </w:p>
        </w:tc>
      </w:tr>
      <w:tr w:rsidR="00707DE1" w:rsidRPr="00C41C24" w14:paraId="6786557F" w14:textId="77777777" w:rsidTr="004911A1">
        <w:tc>
          <w:tcPr>
            <w:tcW w:w="4114" w:type="dxa"/>
          </w:tcPr>
          <w:p w14:paraId="0A6F98EB" w14:textId="56DAA49F" w:rsidR="00707DE1" w:rsidRPr="00194224" w:rsidRDefault="00707DE1" w:rsidP="00707DE1">
            <w:pPr>
              <w:rPr>
                <w:b/>
                <w:iCs/>
              </w:rPr>
            </w:pPr>
            <w:r w:rsidRPr="00194224">
              <w:rPr>
                <w:b/>
                <w:iCs/>
              </w:rPr>
              <w:t xml:space="preserve">Krav </w:t>
            </w:r>
            <w:r w:rsidR="00194224" w:rsidRPr="00194224">
              <w:rPr>
                <w:b/>
                <w:iCs/>
              </w:rPr>
              <w:t>5</w:t>
            </w:r>
            <w:r w:rsidRPr="00194224">
              <w:rPr>
                <w:b/>
                <w:iCs/>
              </w:rPr>
              <w:t xml:space="preserve"> – </w:t>
            </w:r>
            <w:r w:rsidR="00194224" w:rsidRPr="00194224">
              <w:rPr>
                <w:b/>
              </w:rPr>
              <w:t>Spesialkvalifikasjoner</w:t>
            </w:r>
          </w:p>
          <w:p w14:paraId="7FC6F74C" w14:textId="281D63D1" w:rsidR="00707DE1" w:rsidRPr="00194224" w:rsidRDefault="00194224" w:rsidP="00194224">
            <w:pPr>
              <w:rPr>
                <w:iCs/>
              </w:rPr>
            </w:pPr>
            <w:r w:rsidRPr="00194224">
              <w:t>Det kreves kvalifikasjoner i godkjenningsområdet ansvarlig utførende for: Veg- og grunnarbeider + Landskapsutforming i tiltaksklasse 2, se dibk.no for kriterier for tiltaksklasseplassering.</w:t>
            </w:r>
          </w:p>
        </w:tc>
        <w:tc>
          <w:tcPr>
            <w:tcW w:w="5049" w:type="dxa"/>
          </w:tcPr>
          <w:p w14:paraId="38F54615" w14:textId="77777777" w:rsidR="00194224" w:rsidRPr="00194224" w:rsidRDefault="00194224" w:rsidP="00194224">
            <w:pPr>
              <w:contextualSpacing/>
              <w:rPr>
                <w:rFonts w:cstheme="minorHAnsi"/>
              </w:rPr>
            </w:pPr>
            <w:r w:rsidRPr="00194224">
              <w:rPr>
                <w:rFonts w:cstheme="minorHAnsi"/>
              </w:rPr>
              <w:t>Dokumentasjon på at tilbyder har/er kvalifisert til å kunne få nødvendige sentrale godkjenninger:</w:t>
            </w:r>
          </w:p>
          <w:p w14:paraId="348E539E" w14:textId="77777777" w:rsidR="00194224" w:rsidRPr="00194224" w:rsidRDefault="00194224" w:rsidP="00194224">
            <w:pPr>
              <w:pStyle w:val="Listeavsnitt"/>
              <w:numPr>
                <w:ilvl w:val="0"/>
                <w:numId w:val="42"/>
              </w:numPr>
              <w:contextualSpacing/>
              <w:rPr>
                <w:rFonts w:cstheme="minorHAnsi"/>
              </w:rPr>
            </w:pPr>
            <w:r w:rsidRPr="00194224">
              <w:rPr>
                <w:rFonts w:cstheme="minorHAnsi"/>
              </w:rPr>
              <w:t>Alternativ 1: Kopi av sentral godkjenning</w:t>
            </w:r>
          </w:p>
          <w:p w14:paraId="532AB2E2" w14:textId="77777777" w:rsidR="00194224" w:rsidRPr="00194224" w:rsidRDefault="00194224" w:rsidP="00194224">
            <w:pPr>
              <w:pStyle w:val="Listeavsnitt"/>
              <w:numPr>
                <w:ilvl w:val="0"/>
                <w:numId w:val="42"/>
              </w:numPr>
              <w:contextualSpacing/>
              <w:rPr>
                <w:rFonts w:cstheme="minorHAnsi"/>
              </w:rPr>
            </w:pPr>
            <w:r w:rsidRPr="00194224">
              <w:rPr>
                <w:rFonts w:cstheme="minorHAnsi"/>
              </w:rPr>
              <w:t>Alternativ 2: Annen dokumentasjon som sannsynliggjør at leverandøren oppfyller vilkårene for sentral godkjenning.</w:t>
            </w:r>
          </w:p>
          <w:p w14:paraId="3521AA12" w14:textId="77777777" w:rsidR="00707DE1" w:rsidRPr="00194224" w:rsidRDefault="00707DE1" w:rsidP="00707DE1">
            <w:pPr>
              <w:rPr>
                <w:iCs/>
              </w:rPr>
            </w:pPr>
          </w:p>
        </w:tc>
      </w:tr>
      <w:tr w:rsidR="00707DE1" w:rsidRPr="00C41C24" w14:paraId="7DA1EE7C" w14:textId="77777777" w:rsidTr="004911A1">
        <w:tc>
          <w:tcPr>
            <w:tcW w:w="4114" w:type="dxa"/>
          </w:tcPr>
          <w:p w14:paraId="247A3783" w14:textId="5B5F6969" w:rsidR="00707DE1" w:rsidRPr="00194224" w:rsidRDefault="00707DE1" w:rsidP="00707DE1">
            <w:pPr>
              <w:rPr>
                <w:b/>
                <w:iCs/>
              </w:rPr>
            </w:pPr>
            <w:r w:rsidRPr="00194224">
              <w:rPr>
                <w:b/>
                <w:iCs/>
              </w:rPr>
              <w:t xml:space="preserve">Krav </w:t>
            </w:r>
            <w:r w:rsidR="00194224" w:rsidRPr="00194224">
              <w:rPr>
                <w:b/>
                <w:iCs/>
              </w:rPr>
              <w:t>6</w:t>
            </w:r>
            <w:r w:rsidRPr="00194224">
              <w:rPr>
                <w:b/>
                <w:iCs/>
              </w:rPr>
              <w:t xml:space="preserve"> – Kvalitetsstyringssystem</w:t>
            </w:r>
          </w:p>
          <w:p w14:paraId="7FB06C76" w14:textId="77777777" w:rsidR="00707DE1" w:rsidRPr="00194224" w:rsidRDefault="00707DE1" w:rsidP="00707DE1">
            <w:pPr>
              <w:rPr>
                <w:iCs/>
              </w:rPr>
            </w:pPr>
            <w:r w:rsidRPr="00194224">
              <w:rPr>
                <w:iCs/>
              </w:rPr>
              <w:t>Det kreves et godt og velfungerende kvalitetsstyringssystem for de ytelser som skal leveres.</w:t>
            </w:r>
          </w:p>
          <w:p w14:paraId="2E3DDCD6" w14:textId="77777777" w:rsidR="00707DE1" w:rsidRPr="00194224" w:rsidRDefault="00707DE1" w:rsidP="00707DE1">
            <w:pPr>
              <w:rPr>
                <w:iCs/>
              </w:rPr>
            </w:pPr>
          </w:p>
          <w:p w14:paraId="164DBBDC" w14:textId="77777777" w:rsidR="00707DE1" w:rsidRPr="00194224" w:rsidRDefault="00707DE1" w:rsidP="00707DE1">
            <w:pPr>
              <w:rPr>
                <w:iCs/>
              </w:rPr>
            </w:pPr>
            <w:r w:rsidRPr="00194224">
              <w:rPr>
                <w:iCs/>
              </w:rPr>
              <w:t>I begrepet kvalitetsstyringssystem ligger det bl.a. at leverandøren har en bevissthet rundt eksempelvis kvalitetsmål, planlegging, sikring, avvikshåndtering og kvalitetsforbedring.</w:t>
            </w:r>
          </w:p>
          <w:p w14:paraId="3F2CB0A7" w14:textId="77777777" w:rsidR="00707DE1" w:rsidRPr="00194224" w:rsidRDefault="00707DE1" w:rsidP="00707DE1">
            <w:pPr>
              <w:rPr>
                <w:iCs/>
              </w:rPr>
            </w:pPr>
          </w:p>
        </w:tc>
        <w:tc>
          <w:tcPr>
            <w:tcW w:w="5049" w:type="dxa"/>
          </w:tcPr>
          <w:p w14:paraId="69812CA4" w14:textId="77777777" w:rsidR="00707DE1" w:rsidRPr="00194224" w:rsidRDefault="00707DE1" w:rsidP="00707DE1">
            <w:pPr>
              <w:rPr>
                <w:iCs/>
              </w:rPr>
            </w:pPr>
            <w:r w:rsidRPr="00194224">
              <w:rPr>
                <w:iCs/>
              </w:rPr>
              <w:t>Redegjørelse for leverandørens kvalitetsstyringssystem, eller kopi av sertifikat for kvalitetsstyringssystem i henhold til ISO 9001:2015 eller tilsvarende sertifikat.</w:t>
            </w:r>
          </w:p>
          <w:p w14:paraId="100425F1" w14:textId="77777777" w:rsidR="00194224" w:rsidRPr="00194224" w:rsidRDefault="00194224" w:rsidP="00707DE1">
            <w:pPr>
              <w:rPr>
                <w:iCs/>
              </w:rPr>
            </w:pPr>
          </w:p>
          <w:p w14:paraId="0A30373E" w14:textId="273091D7" w:rsidR="00194224" w:rsidRPr="00194224" w:rsidRDefault="00194224" w:rsidP="00194224">
            <w:r w:rsidRPr="00194224">
              <w:t>En eventuell redegjørelse må som minimum inneholde:</w:t>
            </w:r>
          </w:p>
          <w:p w14:paraId="76C3EAD6" w14:textId="77777777" w:rsidR="00194224" w:rsidRPr="00194224" w:rsidRDefault="00194224" w:rsidP="00194224">
            <w:pPr>
              <w:pStyle w:val="Listeavsnitt"/>
              <w:numPr>
                <w:ilvl w:val="0"/>
                <w:numId w:val="20"/>
              </w:numPr>
            </w:pPr>
            <w:r w:rsidRPr="00194224">
              <w:t>En overordnet beskrivelse av innholdet i systemet herunder en oversikt over kontrollplaner og sjekklister som er relevant for denne kontrakten</w:t>
            </w:r>
          </w:p>
          <w:p w14:paraId="5514FF1D" w14:textId="77777777" w:rsidR="00194224" w:rsidRPr="00194224" w:rsidRDefault="00194224" w:rsidP="00194224">
            <w:pPr>
              <w:pStyle w:val="Listeavsnitt"/>
              <w:numPr>
                <w:ilvl w:val="0"/>
                <w:numId w:val="20"/>
              </w:numPr>
            </w:pPr>
            <w:r w:rsidRPr="00194224">
              <w:t xml:space="preserve">En beskrivelse av når og hvordan systemet er implementert i firmaet og hvor ofte systemet blir oppdatert </w:t>
            </w:r>
          </w:p>
          <w:p w14:paraId="3081C651" w14:textId="75B33038" w:rsidR="00194224" w:rsidRPr="00194224" w:rsidRDefault="00194224" w:rsidP="00194224">
            <w:pPr>
              <w:pStyle w:val="Listeavsnitt"/>
              <w:numPr>
                <w:ilvl w:val="0"/>
                <w:numId w:val="20"/>
              </w:numPr>
              <w:rPr>
                <w:iCs/>
              </w:rPr>
            </w:pPr>
            <w:r w:rsidRPr="00194224">
              <w:t>En beskrivelse av hvordan systemet vil bli brukt til å sikre kvaliteten i denne kontrakten</w:t>
            </w:r>
          </w:p>
        </w:tc>
      </w:tr>
      <w:tr w:rsidR="00707DE1" w:rsidRPr="005112A7" w14:paraId="4C180241" w14:textId="77777777" w:rsidTr="00D85736">
        <w:tc>
          <w:tcPr>
            <w:tcW w:w="4114" w:type="dxa"/>
          </w:tcPr>
          <w:p w14:paraId="6503BE6C" w14:textId="38ED3E0A" w:rsidR="00707DE1" w:rsidRPr="00194224" w:rsidRDefault="00707DE1" w:rsidP="00707DE1">
            <w:pPr>
              <w:rPr>
                <w:b/>
                <w:iCs/>
              </w:rPr>
            </w:pPr>
            <w:r w:rsidRPr="00194224">
              <w:rPr>
                <w:b/>
                <w:iCs/>
              </w:rPr>
              <w:t xml:space="preserve">Krav </w:t>
            </w:r>
            <w:r w:rsidR="00194224" w:rsidRPr="00194224">
              <w:rPr>
                <w:b/>
                <w:iCs/>
              </w:rPr>
              <w:t>7</w:t>
            </w:r>
            <w:r w:rsidRPr="00194224">
              <w:rPr>
                <w:b/>
                <w:iCs/>
              </w:rPr>
              <w:t xml:space="preserve"> – Miljøledelsessystem</w:t>
            </w:r>
          </w:p>
          <w:p w14:paraId="5BAD1DAF" w14:textId="77777777" w:rsidR="00707DE1" w:rsidRPr="00194224" w:rsidRDefault="00707DE1" w:rsidP="00707DE1">
            <w:pPr>
              <w:rPr>
                <w:iCs/>
              </w:rPr>
            </w:pPr>
            <w:r w:rsidRPr="00194224">
              <w:rPr>
                <w:iCs/>
              </w:rPr>
              <w:t>Det kreves systemer og rutiner som sikrer lav miljøbelastning ved utførelse av leveransen.</w:t>
            </w:r>
          </w:p>
          <w:p w14:paraId="1B58A45C" w14:textId="77777777" w:rsidR="00707DE1" w:rsidRPr="00194224" w:rsidRDefault="00707DE1" w:rsidP="00707DE1">
            <w:pPr>
              <w:rPr>
                <w:iCs/>
              </w:rPr>
            </w:pPr>
          </w:p>
          <w:p w14:paraId="32A61279" w14:textId="77777777" w:rsidR="00707DE1" w:rsidRPr="00194224" w:rsidRDefault="00707DE1" w:rsidP="00707DE1">
            <w:pPr>
              <w:rPr>
                <w:iCs/>
              </w:rPr>
            </w:pPr>
            <w:r w:rsidRPr="00194224">
              <w:rPr>
                <w:iCs/>
              </w:rPr>
              <w:t>Miljøledelsessystemet må blant annet sikre kontinuerlig forbedring på:</w:t>
            </w:r>
          </w:p>
          <w:p w14:paraId="281F7683" w14:textId="77777777" w:rsidR="00707DE1" w:rsidRPr="00194224" w:rsidRDefault="00707DE1" w:rsidP="00707DE1">
            <w:pPr>
              <w:pStyle w:val="Listeavsnitt"/>
              <w:numPr>
                <w:ilvl w:val="0"/>
                <w:numId w:val="17"/>
              </w:numPr>
              <w:rPr>
                <w:iCs/>
              </w:rPr>
            </w:pPr>
            <w:r w:rsidRPr="00194224">
              <w:rPr>
                <w:iCs/>
              </w:rPr>
              <w:t>organisasjonens kompetanse på miljø og sikkerhet</w:t>
            </w:r>
          </w:p>
          <w:p w14:paraId="32129988" w14:textId="26261742" w:rsidR="00707DE1" w:rsidRPr="00194224" w:rsidRDefault="00707DE1" w:rsidP="00194224">
            <w:pPr>
              <w:pStyle w:val="Listeavsnitt"/>
              <w:numPr>
                <w:ilvl w:val="0"/>
                <w:numId w:val="17"/>
              </w:numPr>
              <w:rPr>
                <w:iCs/>
              </w:rPr>
            </w:pPr>
            <w:r w:rsidRPr="00194224">
              <w:rPr>
                <w:iCs/>
              </w:rPr>
              <w:t>ytelsens klimapåvirkning</w:t>
            </w:r>
          </w:p>
        </w:tc>
        <w:tc>
          <w:tcPr>
            <w:tcW w:w="5049" w:type="dxa"/>
          </w:tcPr>
          <w:p w14:paraId="0E2D252A" w14:textId="75D6C013" w:rsidR="00707DE1" w:rsidRPr="00194224" w:rsidRDefault="00707DE1" w:rsidP="00707DE1">
            <w:pPr>
              <w:rPr>
                <w:iCs/>
              </w:rPr>
            </w:pPr>
            <w:r w:rsidRPr="00194224">
              <w:rPr>
                <w:iCs/>
              </w:rPr>
              <w:t>Redegjørelse for leverandørens miljøledelsessystem, eller kopi av sertifikat for miljøledelsessystem i henhold til ISO 14001:2015, Miljøfyrtårn, EMAS eller tilsvarende sertifikat.</w:t>
            </w:r>
          </w:p>
          <w:p w14:paraId="74F7816A" w14:textId="77777777" w:rsidR="00707DE1" w:rsidRPr="00194224" w:rsidRDefault="00707DE1" w:rsidP="00707DE1">
            <w:pPr>
              <w:rPr>
                <w:iCs/>
              </w:rPr>
            </w:pPr>
          </w:p>
          <w:p w14:paraId="562CB272" w14:textId="77777777" w:rsidR="00707DE1" w:rsidRPr="00194224" w:rsidRDefault="00707DE1" w:rsidP="00707DE1">
            <w:pPr>
              <w:rPr>
                <w:iCs/>
              </w:rPr>
            </w:pPr>
          </w:p>
          <w:p w14:paraId="0BC6B1D5" w14:textId="77777777" w:rsidR="00707DE1" w:rsidRPr="00194224" w:rsidRDefault="00707DE1" w:rsidP="00707DE1">
            <w:pPr>
              <w:rPr>
                <w:iCs/>
              </w:rPr>
            </w:pPr>
            <w:r w:rsidRPr="00194224">
              <w:rPr>
                <w:iCs/>
              </w:rPr>
              <w:br/>
            </w:r>
          </w:p>
          <w:p w14:paraId="0AF74B7F" w14:textId="27EDE0CA" w:rsidR="00707DE1" w:rsidRPr="00194224" w:rsidRDefault="00707DE1" w:rsidP="00707DE1">
            <w:pPr>
              <w:rPr>
                <w:iCs/>
              </w:rPr>
            </w:pPr>
            <w:r w:rsidRPr="00194224">
              <w:rPr>
                <w:rFonts w:cstheme="minorHAnsi"/>
                <w:iCs/>
              </w:rPr>
              <w:br/>
            </w:r>
          </w:p>
        </w:tc>
      </w:tr>
    </w:tbl>
    <w:p w14:paraId="5CE217F8" w14:textId="7A5B0CC1" w:rsidR="00132B4F" w:rsidRPr="00275DA4" w:rsidRDefault="003B76B0" w:rsidP="003B76B0">
      <w:pPr>
        <w:pStyle w:val="Overskrift2"/>
      </w:pPr>
      <w:bookmarkStart w:id="61" w:name="_Toc94102974"/>
      <w:bookmarkStart w:id="62" w:name="_Toc229134251"/>
      <w:r w:rsidRPr="00275DA4">
        <w:t>Støtte fra andre virksomheter</w:t>
      </w:r>
      <w:bookmarkEnd w:id="61"/>
      <w:bookmarkEnd w:id="62"/>
    </w:p>
    <w:p w14:paraId="7163DD46" w14:textId="64108974" w:rsidR="003B76B0" w:rsidRPr="00275DA4" w:rsidRDefault="003B76B0" w:rsidP="003B76B0">
      <w:pPr>
        <w:rPr>
          <w:iCs/>
        </w:rPr>
      </w:pPr>
      <w:r w:rsidRPr="00275DA4">
        <w:rPr>
          <w:iCs/>
        </w:rPr>
        <w:t>Dersom leverandøren støtter seg på andre virksomheters kapasitet for å oppfylle kvalifikasjonskravene når det gjelder leverandørens økonomiske og finansielle stilling og</w:t>
      </w:r>
      <w:r w:rsidR="00F41E57">
        <w:rPr>
          <w:iCs/>
        </w:rPr>
        <w:t>/eller</w:t>
      </w:r>
      <w:r w:rsidRPr="00275DA4">
        <w:rPr>
          <w:iCs/>
        </w:rPr>
        <w:t xml:space="preserve"> leverandørens tekniske og faglige kvalifikasjoner, </w:t>
      </w:r>
      <w:r w:rsidR="00903889" w:rsidRPr="00275DA4">
        <w:rPr>
          <w:iCs/>
        </w:rPr>
        <w:t xml:space="preserve">skal det vedlegges forpliktelseserklæring (vedlegg </w:t>
      </w:r>
      <w:r w:rsidR="00E01EB7">
        <w:rPr>
          <w:iCs/>
        </w:rPr>
        <w:t>6</w:t>
      </w:r>
      <w:r w:rsidR="00903889" w:rsidRPr="00275DA4">
        <w:rPr>
          <w:iCs/>
        </w:rPr>
        <w:t>) fra de støttende virksomhetene om at leverandøren råder over de nødvendige ressursene i virksomheten, i henhold til kvalifikasjonskravene, i hele kontraktsperioden.</w:t>
      </w:r>
    </w:p>
    <w:p w14:paraId="7CCAEA0C" w14:textId="77777777" w:rsidR="00FD4418" w:rsidRDefault="00132B4F" w:rsidP="002A22D6">
      <w:pPr>
        <w:pStyle w:val="Overskrift1"/>
      </w:pPr>
      <w:bookmarkStart w:id="63" w:name="_Toc390667844"/>
      <w:bookmarkStart w:id="64" w:name="_Toc229134252"/>
      <w:r w:rsidRPr="00132B4F">
        <w:lastRenderedPageBreak/>
        <w:t>KRAV TIL TILBUDEt</w:t>
      </w:r>
      <w:bookmarkStart w:id="65" w:name="_Toc209599478"/>
      <w:bookmarkStart w:id="66" w:name="_Toc390667845"/>
      <w:bookmarkEnd w:id="60"/>
      <w:bookmarkEnd w:id="63"/>
      <w:bookmarkEnd w:id="64"/>
    </w:p>
    <w:p w14:paraId="0F81CDAA" w14:textId="77777777" w:rsidR="00132B4F" w:rsidRDefault="00132B4F" w:rsidP="00DD32D1">
      <w:pPr>
        <w:pStyle w:val="Overskrift2"/>
      </w:pPr>
      <w:bookmarkStart w:id="67" w:name="_Toc229134253"/>
      <w:r w:rsidRPr="00132B4F">
        <w:t>Tilbudets utforming</w:t>
      </w:r>
      <w:bookmarkEnd w:id="65"/>
      <w:bookmarkEnd w:id="66"/>
      <w:bookmarkEnd w:id="67"/>
    </w:p>
    <w:p w14:paraId="01BBBD9E" w14:textId="044C5F24" w:rsidR="00973A91" w:rsidRPr="00F069A6" w:rsidRDefault="00973A91" w:rsidP="00F069A6">
      <w:pPr>
        <w:pStyle w:val="Overskrift2"/>
        <w:numPr>
          <w:ilvl w:val="0"/>
          <w:numId w:val="0"/>
        </w:numPr>
        <w:ind w:left="576" w:hanging="576"/>
        <w:rPr>
          <w:rFonts w:cs="Times New Roman"/>
          <w:b w:val="0"/>
          <w:bCs w:val="0"/>
          <w:iCs w:val="0"/>
          <w:sz w:val="22"/>
          <w:szCs w:val="22"/>
        </w:rPr>
      </w:pPr>
      <w:bookmarkStart w:id="68" w:name="_Toc229134254"/>
      <w:r w:rsidRPr="00F069A6">
        <w:rPr>
          <w:rFonts w:cs="Times New Roman"/>
          <w:b w:val="0"/>
          <w:bCs w:val="0"/>
          <w:iCs w:val="0"/>
          <w:sz w:val="22"/>
          <w:szCs w:val="22"/>
        </w:rPr>
        <w:t xml:space="preserve">Komplett tilbud skal </w:t>
      </w:r>
      <w:r w:rsidR="00707DE1">
        <w:rPr>
          <w:rFonts w:cs="Times New Roman"/>
          <w:b w:val="0"/>
          <w:bCs w:val="0"/>
          <w:iCs w:val="0"/>
          <w:sz w:val="22"/>
          <w:szCs w:val="22"/>
        </w:rPr>
        <w:t xml:space="preserve">være på norsk, og </w:t>
      </w:r>
      <w:r w:rsidRPr="00F069A6">
        <w:rPr>
          <w:rFonts w:cs="Times New Roman"/>
          <w:b w:val="0"/>
          <w:bCs w:val="0"/>
          <w:iCs w:val="0"/>
          <w:sz w:val="22"/>
          <w:szCs w:val="22"/>
        </w:rPr>
        <w:t>bestå av</w:t>
      </w:r>
      <w:r w:rsidR="00F069A6">
        <w:rPr>
          <w:rFonts w:cs="Times New Roman"/>
          <w:b w:val="0"/>
          <w:bCs w:val="0"/>
          <w:iCs w:val="0"/>
          <w:sz w:val="22"/>
          <w:szCs w:val="22"/>
        </w:rPr>
        <w:t>:</w:t>
      </w:r>
      <w:bookmarkEnd w:id="68"/>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20"/>
        <w:gridCol w:w="1243"/>
      </w:tblGrid>
      <w:tr w:rsidR="00132B4F" w:rsidRPr="00132B4F" w14:paraId="512C310A" w14:textId="77777777" w:rsidTr="00B26DE1">
        <w:trPr>
          <w:tblHeader/>
        </w:trPr>
        <w:tc>
          <w:tcPr>
            <w:tcW w:w="7920" w:type="dxa"/>
            <w:shd w:val="clear" w:color="auto" w:fill="E6E6E6"/>
          </w:tcPr>
          <w:p w14:paraId="1A65F51F" w14:textId="6D9C5D67" w:rsidR="00132B4F" w:rsidRPr="003D4AAF" w:rsidRDefault="00132B4F" w:rsidP="00B26DE1">
            <w:pPr>
              <w:rPr>
                <w:b/>
              </w:rPr>
            </w:pPr>
            <w:bookmarkStart w:id="69" w:name="_Hlk170219594"/>
          </w:p>
        </w:tc>
        <w:tc>
          <w:tcPr>
            <w:tcW w:w="1243" w:type="dxa"/>
            <w:shd w:val="clear" w:color="auto" w:fill="E6E6E6"/>
          </w:tcPr>
          <w:p w14:paraId="54796BDF" w14:textId="7425EA59" w:rsidR="00132B4F" w:rsidRPr="003D4AAF" w:rsidRDefault="00132B4F" w:rsidP="00B26DE1">
            <w:pPr>
              <w:rPr>
                <w:b/>
              </w:rPr>
            </w:pPr>
          </w:p>
        </w:tc>
      </w:tr>
      <w:tr w:rsidR="00C30E14" w:rsidRPr="00132B4F" w14:paraId="6C073D6E" w14:textId="77777777" w:rsidTr="00B26DE1">
        <w:tc>
          <w:tcPr>
            <w:tcW w:w="7920" w:type="dxa"/>
          </w:tcPr>
          <w:p w14:paraId="60EFDD67" w14:textId="491E5A6B" w:rsidR="00275DA4" w:rsidRPr="00F069A6" w:rsidRDefault="00C30E14" w:rsidP="00DA52CB">
            <w:r w:rsidRPr="00F069A6">
              <w:t xml:space="preserve">Signert </w:t>
            </w:r>
            <w:r w:rsidR="00E01EB7">
              <w:t>vedlegg 5 Tilbudsbrev</w:t>
            </w:r>
          </w:p>
          <w:p w14:paraId="18177A3D" w14:textId="77777777" w:rsidR="00C30E14" w:rsidRPr="00F069A6" w:rsidRDefault="00C30E14" w:rsidP="00C30E14"/>
          <w:p w14:paraId="7131628B" w14:textId="57B94535" w:rsidR="00C30E14" w:rsidRPr="00F069A6" w:rsidRDefault="00C30E14" w:rsidP="00C30E14">
            <w:pPr>
              <w:rPr>
                <w:i/>
              </w:rPr>
            </w:pPr>
            <w:r w:rsidRPr="005212B6">
              <w:t>Tilbudsbrevet skal være datert og signert av en person som i henhold til firmaattesten har fullmakt til å signere på vegne av leverandøren.</w:t>
            </w:r>
            <w:r>
              <w:t xml:space="preserve"> </w:t>
            </w:r>
            <w:r w:rsidRPr="00C30E14">
              <w:t>Dersom det signeres av noen som ikke har slik fullmakt, må delegert fullmakt legges ved tilbudet.</w:t>
            </w:r>
          </w:p>
        </w:tc>
        <w:tc>
          <w:tcPr>
            <w:tcW w:w="1243" w:type="dxa"/>
          </w:tcPr>
          <w:p w14:paraId="0E9E5A9F" w14:textId="190E5CC7" w:rsidR="00C30E14" w:rsidRPr="00EC55C1" w:rsidRDefault="00C30E14" w:rsidP="00C30E14">
            <w:pPr>
              <w:rPr>
                <w:highlight w:val="yellow"/>
              </w:rPr>
            </w:pPr>
            <w:r w:rsidRPr="00DA52CB">
              <w:t>PDF</w:t>
            </w:r>
          </w:p>
        </w:tc>
      </w:tr>
      <w:tr w:rsidR="00C30E14" w:rsidRPr="00132B4F" w14:paraId="7044AF16" w14:textId="77777777" w:rsidTr="004911A1">
        <w:tc>
          <w:tcPr>
            <w:tcW w:w="7920" w:type="dxa"/>
          </w:tcPr>
          <w:p w14:paraId="082064D2" w14:textId="528CD294" w:rsidR="00C30E14" w:rsidRPr="00CF49A1" w:rsidRDefault="00CF49A1" w:rsidP="00C30E14">
            <w:r w:rsidRPr="00CF49A1">
              <w:t>Dokumentasjon av</w:t>
            </w:r>
            <w:r w:rsidR="0092356D">
              <w:t xml:space="preserve"> skattekrav og</w:t>
            </w:r>
            <w:r w:rsidRPr="00CF49A1">
              <w:t xml:space="preserve"> kvalifikasjonskrav i henhold til kapittel 3</w:t>
            </w:r>
          </w:p>
        </w:tc>
        <w:tc>
          <w:tcPr>
            <w:tcW w:w="1243" w:type="dxa"/>
          </w:tcPr>
          <w:p w14:paraId="5DC88289" w14:textId="3E1D89B6" w:rsidR="00C30E14" w:rsidRPr="00132B4F" w:rsidRDefault="00DA52CB" w:rsidP="00C30E14">
            <w:r>
              <w:t>PDF</w:t>
            </w:r>
          </w:p>
        </w:tc>
      </w:tr>
      <w:tr w:rsidR="00DA52CB" w:rsidRPr="00132B4F" w14:paraId="6132F388" w14:textId="77777777" w:rsidTr="004911A1">
        <w:tc>
          <w:tcPr>
            <w:tcW w:w="7920" w:type="dxa"/>
          </w:tcPr>
          <w:p w14:paraId="0DC1B057" w14:textId="135FA562" w:rsidR="00DA52CB" w:rsidRPr="007643EB" w:rsidRDefault="00DA52CB" w:rsidP="00DA52CB">
            <w:pPr>
              <w:rPr>
                <w:highlight w:val="yellow"/>
              </w:rPr>
            </w:pPr>
            <w:r w:rsidRPr="00DA52CB">
              <w:t>Signert forpliktelseserklæring for støttende virksomhet(er)</w:t>
            </w:r>
          </w:p>
        </w:tc>
        <w:tc>
          <w:tcPr>
            <w:tcW w:w="1243" w:type="dxa"/>
          </w:tcPr>
          <w:p w14:paraId="5A96AB35" w14:textId="1FF4A010" w:rsidR="00DA52CB" w:rsidRPr="00132B4F" w:rsidRDefault="00DA52CB" w:rsidP="00DA52CB">
            <w:r w:rsidRPr="00DA52CB">
              <w:t>PDF</w:t>
            </w:r>
          </w:p>
        </w:tc>
      </w:tr>
      <w:tr w:rsidR="00DA52CB" w:rsidRPr="00132B4F" w14:paraId="0C315A1C" w14:textId="77777777" w:rsidTr="004911A1">
        <w:tc>
          <w:tcPr>
            <w:tcW w:w="7920" w:type="dxa"/>
          </w:tcPr>
          <w:p w14:paraId="15FDDFB9" w14:textId="6EFF5F51" w:rsidR="00DA52CB" w:rsidRPr="00F7726D" w:rsidRDefault="00DA52CB" w:rsidP="00DA52CB">
            <w:pPr>
              <w:rPr>
                <w:highlight w:val="yellow"/>
              </w:rPr>
            </w:pPr>
            <w:r w:rsidRPr="00E01EB7">
              <w:t>Dokumentasjon av absolutte krav til ytelsen, jf. vedlegg 1 Oppdragsbeskrivelse</w:t>
            </w:r>
            <w:r w:rsidR="00E01EB7" w:rsidRPr="00E01EB7">
              <w:t xml:space="preserve"> inkludert kontraktsbestemmelser</w:t>
            </w:r>
            <w:r w:rsidR="00E01EB7">
              <w:t xml:space="preserve"> del B.1 og B.2</w:t>
            </w:r>
          </w:p>
        </w:tc>
        <w:tc>
          <w:tcPr>
            <w:tcW w:w="1243" w:type="dxa"/>
          </w:tcPr>
          <w:p w14:paraId="477C7215" w14:textId="06AD48A7" w:rsidR="00DA52CB" w:rsidRPr="00132B4F" w:rsidRDefault="00DA52CB" w:rsidP="00DA52CB">
            <w:r>
              <w:t>PDF</w:t>
            </w:r>
          </w:p>
        </w:tc>
      </w:tr>
      <w:tr w:rsidR="00DA52CB" w:rsidRPr="00DA52CB" w14:paraId="1755D161" w14:textId="77777777" w:rsidTr="004911A1">
        <w:tc>
          <w:tcPr>
            <w:tcW w:w="7920" w:type="dxa"/>
          </w:tcPr>
          <w:p w14:paraId="5C5AACC7" w14:textId="27731271" w:rsidR="00DA52CB" w:rsidRPr="00DA52CB" w:rsidRDefault="00DA52CB" w:rsidP="00DA52CB">
            <w:r w:rsidRPr="00DA52CB">
              <w:t>Dokumentasjon av tildelingskriteriene, jf. punkt 6.</w:t>
            </w:r>
          </w:p>
        </w:tc>
        <w:tc>
          <w:tcPr>
            <w:tcW w:w="1243" w:type="dxa"/>
          </w:tcPr>
          <w:p w14:paraId="1DA32882" w14:textId="40C8E30B" w:rsidR="00DA52CB" w:rsidRPr="00DA52CB" w:rsidRDefault="00DA52CB" w:rsidP="00DA52CB">
            <w:r w:rsidRPr="00DA52CB">
              <w:t>PDF</w:t>
            </w:r>
          </w:p>
        </w:tc>
      </w:tr>
      <w:tr w:rsidR="00E01EB7" w:rsidRPr="00DA52CB" w14:paraId="53D80D25" w14:textId="77777777" w:rsidTr="004911A1">
        <w:tc>
          <w:tcPr>
            <w:tcW w:w="7920" w:type="dxa"/>
          </w:tcPr>
          <w:p w14:paraId="71B166A2" w14:textId="7458A2AA" w:rsidR="00E01EB7" w:rsidRPr="00DA52CB" w:rsidRDefault="00E01EB7" w:rsidP="00DA52CB">
            <w:r>
              <w:t xml:space="preserve">Utfylt vedlegg 2 </w:t>
            </w:r>
            <w:r w:rsidRPr="0035422C">
              <w:t>Oppdragsbeskrivelse: B.2.2 Arbeidsprosessbeskrivelse</w:t>
            </w:r>
          </w:p>
        </w:tc>
        <w:tc>
          <w:tcPr>
            <w:tcW w:w="1243" w:type="dxa"/>
          </w:tcPr>
          <w:p w14:paraId="3DBB41CC" w14:textId="0D2DEB3E" w:rsidR="00E01EB7" w:rsidRPr="00DA52CB" w:rsidRDefault="00E01EB7" w:rsidP="00DA52CB">
            <w:r w:rsidRPr="00D314EB">
              <w:t>XML</w:t>
            </w:r>
          </w:p>
        </w:tc>
      </w:tr>
      <w:tr w:rsidR="00DA52CB" w:rsidRPr="00DA52CB" w14:paraId="069ED472" w14:textId="77777777" w:rsidTr="004911A1">
        <w:tc>
          <w:tcPr>
            <w:tcW w:w="7920" w:type="dxa"/>
          </w:tcPr>
          <w:p w14:paraId="3C24D726" w14:textId="6D49859F" w:rsidR="00DA52CB" w:rsidRPr="00DA52CB" w:rsidRDefault="00DA52CB" w:rsidP="00DA52CB">
            <w:r w:rsidRPr="00DA52CB">
              <w:t>Komplett tilbud i en PDF-fil der innhold som skal unntas offentlighet er sladdet</w:t>
            </w:r>
          </w:p>
        </w:tc>
        <w:tc>
          <w:tcPr>
            <w:tcW w:w="1243" w:type="dxa"/>
          </w:tcPr>
          <w:p w14:paraId="6C5EA9A3" w14:textId="75BAF58F" w:rsidR="00DA52CB" w:rsidRPr="00DA52CB" w:rsidRDefault="00DA52CB" w:rsidP="00DA52CB">
            <w:r>
              <w:t>PDF</w:t>
            </w:r>
          </w:p>
        </w:tc>
      </w:tr>
      <w:tr w:rsidR="00DA52CB" w:rsidRPr="00132B4F" w14:paraId="539D34A1" w14:textId="77777777" w:rsidTr="004911A1">
        <w:tc>
          <w:tcPr>
            <w:tcW w:w="7920" w:type="dxa"/>
          </w:tcPr>
          <w:p w14:paraId="0BB37FB4" w14:textId="389822B8" w:rsidR="00DA52CB" w:rsidRPr="00DA52CB" w:rsidRDefault="00DA52CB" w:rsidP="00DA52CB">
            <w:r w:rsidRPr="00DA52CB">
              <w:t>Komplett tilbud i en PDF-fil</w:t>
            </w:r>
          </w:p>
        </w:tc>
        <w:tc>
          <w:tcPr>
            <w:tcW w:w="1243" w:type="dxa"/>
          </w:tcPr>
          <w:p w14:paraId="0036DBDC" w14:textId="206B639D" w:rsidR="00DA52CB" w:rsidRPr="00132B4F" w:rsidRDefault="00DA52CB" w:rsidP="00DA52CB">
            <w:r w:rsidRPr="00DA52CB">
              <w:t>PDF</w:t>
            </w:r>
          </w:p>
        </w:tc>
      </w:tr>
    </w:tbl>
    <w:p w14:paraId="71FC6303" w14:textId="77777777" w:rsidR="003903AA" w:rsidRDefault="003903AA" w:rsidP="00275DAA">
      <w:bookmarkStart w:id="70" w:name="_Toc209599481"/>
      <w:bookmarkStart w:id="71" w:name="_Toc390667847"/>
      <w:bookmarkEnd w:id="69"/>
    </w:p>
    <w:p w14:paraId="7A6F5456" w14:textId="350212A4" w:rsidR="009130D3" w:rsidRPr="009F69E9" w:rsidRDefault="00CF49A1" w:rsidP="009130D3">
      <w:pPr>
        <w:pStyle w:val="Overskrift2"/>
      </w:pPr>
      <w:bookmarkStart w:id="72" w:name="_Toc229134255"/>
      <w:bookmarkStart w:id="73" w:name="_Toc201116218"/>
      <w:r>
        <w:t>Avvik</w:t>
      </w:r>
      <w:bookmarkEnd w:id="72"/>
    </w:p>
    <w:bookmarkEnd w:id="73"/>
    <w:p w14:paraId="1C0356F6" w14:textId="141EE96F" w:rsidR="00FD4418" w:rsidRDefault="009130D3" w:rsidP="009F69E9">
      <w:r w:rsidRPr="009F69E9">
        <w:t xml:space="preserve">Alle </w:t>
      </w:r>
      <w:r w:rsidR="00CF49A1">
        <w:t>avvik</w:t>
      </w:r>
      <w:r w:rsidRPr="009F69E9">
        <w:t xml:space="preserve"> skal være presise og entydige, slik at oppdragsgiver kan vurdere og prise disse uten kontakt med leverandøren. </w:t>
      </w:r>
      <w:r w:rsidR="00CF49A1">
        <w:t>Avvik</w:t>
      </w:r>
      <w:r w:rsidRPr="009F69E9">
        <w:t xml:space="preserve"> skal klart fremgå av tilbudsbrevet med henvisning til hvor i tilbudet </w:t>
      </w:r>
      <w:r w:rsidR="00CF49A1">
        <w:t>avviket</w:t>
      </w:r>
      <w:r w:rsidRPr="009F69E9">
        <w:t xml:space="preserve"> framkommer (sidetall og punktnummer).</w:t>
      </w:r>
    </w:p>
    <w:p w14:paraId="472BEE9D" w14:textId="77777777" w:rsidR="00132B4F" w:rsidRPr="00132B4F" w:rsidRDefault="00132B4F" w:rsidP="00DD32D1">
      <w:pPr>
        <w:pStyle w:val="Overskrift2"/>
      </w:pPr>
      <w:bookmarkStart w:id="74" w:name="_Toc229134256"/>
      <w:r w:rsidRPr="00132B4F">
        <w:t>Alternative tilbud</w:t>
      </w:r>
      <w:bookmarkEnd w:id="70"/>
      <w:bookmarkEnd w:id="71"/>
      <w:bookmarkEnd w:id="74"/>
    </w:p>
    <w:p w14:paraId="060DDBDF" w14:textId="77777777" w:rsidR="00132B4F" w:rsidRPr="00132B4F" w:rsidRDefault="00132B4F" w:rsidP="00B26DE1">
      <w:r w:rsidRPr="00132B4F">
        <w:t xml:space="preserve">Det er </w:t>
      </w:r>
      <w:r w:rsidRPr="003D4AAF">
        <w:rPr>
          <w:b/>
        </w:rPr>
        <w:t>ikke</w:t>
      </w:r>
      <w:r w:rsidRPr="00132B4F">
        <w:t xml:space="preserve"> adgang til å gi alternativt tilbud.</w:t>
      </w:r>
    </w:p>
    <w:p w14:paraId="134D40F6" w14:textId="77777777" w:rsidR="00132B4F" w:rsidRPr="00132B4F" w:rsidRDefault="00132B4F" w:rsidP="00DD32D1">
      <w:pPr>
        <w:pStyle w:val="Overskrift2"/>
      </w:pPr>
      <w:bookmarkStart w:id="75" w:name="_Toc201116212"/>
      <w:bookmarkStart w:id="76" w:name="_Toc235256575"/>
      <w:bookmarkStart w:id="77" w:name="_Toc390667848"/>
      <w:bookmarkStart w:id="78" w:name="_Toc229134257"/>
      <w:bookmarkStart w:id="79" w:name="_Toc209599482"/>
      <w:r w:rsidRPr="00132B4F">
        <w:t>Deltilbud</w:t>
      </w:r>
      <w:bookmarkEnd w:id="75"/>
      <w:bookmarkEnd w:id="76"/>
      <w:bookmarkEnd w:id="77"/>
      <w:bookmarkEnd w:id="78"/>
      <w:r w:rsidRPr="00132B4F">
        <w:t xml:space="preserve"> </w:t>
      </w:r>
    </w:p>
    <w:p w14:paraId="2AC02859" w14:textId="77777777" w:rsidR="00132B4F" w:rsidRPr="00132B4F" w:rsidRDefault="00132B4F" w:rsidP="00B26DE1">
      <w:r w:rsidRPr="00132B4F">
        <w:t xml:space="preserve">Det er </w:t>
      </w:r>
      <w:r w:rsidRPr="003D4AAF">
        <w:rPr>
          <w:b/>
        </w:rPr>
        <w:t>ikke</w:t>
      </w:r>
      <w:r w:rsidRPr="00132B4F">
        <w:t xml:space="preserve"> adgang til å gi tilbud på deler av oppdraget.</w:t>
      </w:r>
    </w:p>
    <w:p w14:paraId="4737D5A5" w14:textId="77777777" w:rsidR="00132B4F" w:rsidRPr="00132B4F" w:rsidRDefault="00132B4F" w:rsidP="002A22D6">
      <w:pPr>
        <w:pStyle w:val="Overskrift1"/>
      </w:pPr>
      <w:bookmarkStart w:id="80" w:name="_Toc209599487"/>
      <w:bookmarkStart w:id="81" w:name="_Toc390667851"/>
      <w:bookmarkStart w:id="82" w:name="_Toc229134258"/>
      <w:bookmarkEnd w:id="79"/>
      <w:r w:rsidRPr="00132B4F">
        <w:t>Oppdragsgivers behandling av tilbudene</w:t>
      </w:r>
      <w:bookmarkEnd w:id="80"/>
      <w:bookmarkEnd w:id="81"/>
      <w:bookmarkEnd w:id="82"/>
    </w:p>
    <w:p w14:paraId="440BE4D2" w14:textId="77777777" w:rsidR="00132B4F" w:rsidRPr="0050651A" w:rsidRDefault="00132B4F" w:rsidP="00DD32D1">
      <w:pPr>
        <w:pStyle w:val="Overskrift2"/>
      </w:pPr>
      <w:bookmarkStart w:id="83" w:name="_Toc390667854"/>
      <w:bookmarkStart w:id="84" w:name="_Toc229134259"/>
      <w:bookmarkStart w:id="85" w:name="_Toc201116221"/>
      <w:r w:rsidRPr="0050651A">
        <w:t>Avvisning på grunn av forhold ved tilbudet</w:t>
      </w:r>
      <w:bookmarkEnd w:id="83"/>
      <w:bookmarkEnd w:id="84"/>
    </w:p>
    <w:p w14:paraId="175629E1" w14:textId="7E63D26A" w:rsidR="00132B4F" w:rsidRDefault="00132B4F" w:rsidP="00B26DE1">
      <w:bookmarkStart w:id="86" w:name="_Toc209599495"/>
      <w:r w:rsidRPr="00132B4F">
        <w:t xml:space="preserve">Det gjøres oppmerksom på at tilbud som inneholder avvik som kan medføre tvil om hvordan tilbudet skal vurderes sammenliknet med de øvrige tilbudene, skal avvises. </w:t>
      </w:r>
    </w:p>
    <w:p w14:paraId="5F914B31" w14:textId="77777777" w:rsidR="00DE7873" w:rsidRDefault="00DE7873" w:rsidP="00B26DE1"/>
    <w:p w14:paraId="63FE8851" w14:textId="67D078D1" w:rsidR="009130D3" w:rsidRPr="00132B4F" w:rsidRDefault="009F69E9" w:rsidP="00B26DE1">
      <w:r>
        <w:t xml:space="preserve">Tilbud som inneholder </w:t>
      </w:r>
      <w:r w:rsidR="009130D3" w:rsidRPr="009130D3">
        <w:t xml:space="preserve">vesentlige </w:t>
      </w:r>
      <w:r w:rsidR="00CF49A1">
        <w:t>avvik,</w:t>
      </w:r>
      <w:r w:rsidR="009130D3" w:rsidRPr="009130D3">
        <w:t xml:space="preserve"> vil bli avvist. Dersom leverandøren har flere </w:t>
      </w:r>
      <w:r w:rsidR="00CF49A1">
        <w:t>avvik</w:t>
      </w:r>
      <w:r w:rsidR="009130D3" w:rsidRPr="009130D3">
        <w:t xml:space="preserve">, som hver for seg ikke er vesentlige, kan det likevel etter en konkret vurdering føre til at </w:t>
      </w:r>
      <w:r w:rsidR="00CF49A1">
        <w:t>avvikene</w:t>
      </w:r>
      <w:r w:rsidR="009130D3" w:rsidRPr="009130D3">
        <w:t xml:space="preserve"> samlet sett anses som vesentlige.</w:t>
      </w:r>
    </w:p>
    <w:p w14:paraId="36C06C62" w14:textId="77777777" w:rsidR="00132B4F" w:rsidRPr="0050651A" w:rsidRDefault="00132B4F" w:rsidP="00DD32D1">
      <w:pPr>
        <w:pStyle w:val="Overskrift2"/>
      </w:pPr>
      <w:bookmarkStart w:id="87" w:name="_Toc229134260"/>
      <w:bookmarkStart w:id="88" w:name="_Toc390667855"/>
      <w:r w:rsidRPr="0050651A">
        <w:t>Avlysning av konkurransen</w:t>
      </w:r>
      <w:bookmarkEnd w:id="87"/>
      <w:r w:rsidRPr="0050651A">
        <w:t xml:space="preserve"> </w:t>
      </w:r>
      <w:bookmarkEnd w:id="88"/>
    </w:p>
    <w:p w14:paraId="2B848EE1" w14:textId="77777777" w:rsidR="00BB2FB3" w:rsidRDefault="00132B4F" w:rsidP="00B26DE1">
      <w:r w:rsidRPr="00132B4F">
        <w:t>Oppdragsgiver forbeholder seg retten til å avlyse konkurransen med øyeblikkelig virkning dersom det foreligger saklig grunn. Som saklig grunn regnes i alle tilfeller manglende budsjettmessig dekning for anskaffelsen eller manglende politiske vedtak.</w:t>
      </w:r>
    </w:p>
    <w:p w14:paraId="176A1932" w14:textId="77777777" w:rsidR="006A29E5" w:rsidRDefault="009333F6" w:rsidP="006A29E5">
      <w:pPr>
        <w:pStyle w:val="Overskrift1"/>
      </w:pPr>
      <w:bookmarkStart w:id="89" w:name="_Toc229134261"/>
      <w:bookmarkEnd w:id="85"/>
      <w:bookmarkEnd w:id="86"/>
      <w:r>
        <w:lastRenderedPageBreak/>
        <w:t>A</w:t>
      </w:r>
      <w:r w:rsidR="006A29E5">
        <w:t>vgjørelsen av konkurransen</w:t>
      </w:r>
      <w:bookmarkEnd w:id="89"/>
    </w:p>
    <w:p w14:paraId="5C554344" w14:textId="77777777" w:rsidR="006A29E5" w:rsidRPr="006A29E5" w:rsidRDefault="006A29E5" w:rsidP="006A29E5">
      <w:pPr>
        <w:pStyle w:val="Overskrift2"/>
      </w:pPr>
      <w:bookmarkStart w:id="90" w:name="_Toc229134262"/>
      <w:r>
        <w:t>Tildelingskriterier</w:t>
      </w:r>
      <w:bookmarkEnd w:id="90"/>
    </w:p>
    <w:p w14:paraId="67BAE171" w14:textId="3ECA0913" w:rsidR="006A29E5" w:rsidRPr="00F234C9" w:rsidRDefault="006A29E5" w:rsidP="006A29E5">
      <w:r w:rsidRPr="00E01EB7">
        <w:t>Tildelingen skjer ut fra hvilket tilbud som har det beste forholdet mellom pris og kvalitet.</w:t>
      </w:r>
    </w:p>
    <w:p w14:paraId="4EDBF5D2" w14:textId="55F8A979" w:rsidR="009C337F" w:rsidRDefault="009C337F" w:rsidP="009C337F">
      <w:pPr>
        <w:rPr>
          <w:rFonts w:cstheme="minorHAnsi"/>
          <w:highlight w:val="cyan"/>
        </w:rPr>
      </w:pPr>
      <w:bookmarkStart w:id="91" w:name="_Hlk170222072"/>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4"/>
        <w:gridCol w:w="850"/>
        <w:gridCol w:w="4820"/>
      </w:tblGrid>
      <w:tr w:rsidR="009C337F" w:rsidRPr="009E671B" w14:paraId="09D48064" w14:textId="77777777" w:rsidTr="00E01EB7">
        <w:trPr>
          <w:tblHeader/>
        </w:trPr>
        <w:tc>
          <w:tcPr>
            <w:tcW w:w="269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67724C28" w14:textId="77777777" w:rsidR="009C337F" w:rsidRPr="009E671B" w:rsidRDefault="009C337F" w:rsidP="00CA4429">
            <w:pPr>
              <w:rPr>
                <w:rFonts w:cstheme="minorHAnsi"/>
                <w:b/>
              </w:rPr>
            </w:pPr>
            <w:r w:rsidRPr="009E671B">
              <w:rPr>
                <w:rFonts w:cstheme="minorHAnsi"/>
                <w:b/>
              </w:rPr>
              <w:t xml:space="preserve">Kriterium </w:t>
            </w:r>
          </w:p>
        </w:tc>
        <w:tc>
          <w:tcPr>
            <w:tcW w:w="85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26E096B0" w14:textId="77777777" w:rsidR="009C337F" w:rsidRPr="009E671B" w:rsidRDefault="009C337F" w:rsidP="00CA4429">
            <w:pPr>
              <w:rPr>
                <w:rFonts w:cstheme="minorHAnsi"/>
                <w:b/>
              </w:rPr>
            </w:pPr>
            <w:r w:rsidRPr="009E671B">
              <w:rPr>
                <w:rFonts w:cstheme="minorHAnsi"/>
                <w:b/>
              </w:rPr>
              <w:t xml:space="preserve">Vekt  </w:t>
            </w:r>
          </w:p>
        </w:tc>
        <w:tc>
          <w:tcPr>
            <w:tcW w:w="482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101B6F5" w14:textId="77777777" w:rsidR="009C337F" w:rsidRPr="009E671B" w:rsidRDefault="009C337F" w:rsidP="00CA4429">
            <w:pPr>
              <w:rPr>
                <w:rFonts w:cstheme="minorHAnsi"/>
                <w:b/>
              </w:rPr>
            </w:pPr>
            <w:r w:rsidRPr="009E671B">
              <w:rPr>
                <w:rFonts w:cstheme="minorHAnsi"/>
                <w:b/>
              </w:rPr>
              <w:t>Dokumentasjonskrav</w:t>
            </w:r>
          </w:p>
        </w:tc>
      </w:tr>
      <w:tr w:rsidR="009C337F" w:rsidRPr="009E671B" w14:paraId="03C07F90" w14:textId="77777777" w:rsidTr="00E01EB7">
        <w:tc>
          <w:tcPr>
            <w:tcW w:w="2694" w:type="dxa"/>
            <w:tcBorders>
              <w:top w:val="single" w:sz="4" w:space="0" w:color="auto"/>
              <w:left w:val="single" w:sz="4" w:space="0" w:color="auto"/>
              <w:bottom w:val="single" w:sz="4" w:space="0" w:color="auto"/>
              <w:right w:val="single" w:sz="4" w:space="0" w:color="auto"/>
            </w:tcBorders>
          </w:tcPr>
          <w:p w14:paraId="7ECE690D" w14:textId="7D64EE2B" w:rsidR="009C337F" w:rsidRPr="007754F7" w:rsidRDefault="00DA52CB" w:rsidP="00CA4429">
            <w:pPr>
              <w:rPr>
                <w:rFonts w:cstheme="minorHAnsi"/>
                <w:highlight w:val="yellow"/>
              </w:rPr>
            </w:pPr>
            <w:r w:rsidRPr="00E01EB7">
              <w:rPr>
                <w:rFonts w:cstheme="minorHAnsi"/>
              </w:rPr>
              <w:t>Kvalitet</w:t>
            </w:r>
            <w:r w:rsidR="004231A9">
              <w:rPr>
                <w:rFonts w:cstheme="minorHAnsi"/>
              </w:rPr>
              <w:t>:</w:t>
            </w:r>
            <w:r w:rsidRPr="00E01EB7">
              <w:rPr>
                <w:rFonts w:cstheme="minorHAnsi"/>
              </w:rPr>
              <w:t xml:space="preserve"> </w:t>
            </w:r>
            <w:r w:rsidR="004231A9">
              <w:rPr>
                <w:iCs/>
              </w:rPr>
              <w:t>K</w:t>
            </w:r>
            <w:r>
              <w:rPr>
                <w:iCs/>
              </w:rPr>
              <w:t>ompetanse til tilbudt nøkkelpersonell</w:t>
            </w:r>
            <w:r w:rsidR="004231A9">
              <w:rPr>
                <w:iCs/>
              </w:rPr>
              <w:t xml:space="preserve"> </w:t>
            </w:r>
          </w:p>
        </w:tc>
        <w:tc>
          <w:tcPr>
            <w:tcW w:w="850" w:type="dxa"/>
            <w:tcBorders>
              <w:top w:val="single" w:sz="4" w:space="0" w:color="auto"/>
              <w:left w:val="single" w:sz="4" w:space="0" w:color="auto"/>
              <w:bottom w:val="single" w:sz="4" w:space="0" w:color="auto"/>
              <w:right w:val="single" w:sz="4" w:space="0" w:color="auto"/>
            </w:tcBorders>
          </w:tcPr>
          <w:p w14:paraId="4FA11B72" w14:textId="42C99429" w:rsidR="009C337F" w:rsidRPr="009E671B" w:rsidRDefault="004231A9" w:rsidP="00DA52CB">
            <w:pPr>
              <w:jc w:val="center"/>
              <w:rPr>
                <w:rFonts w:cstheme="minorHAnsi"/>
                <w:highlight w:val="yellow"/>
              </w:rPr>
            </w:pPr>
            <w:r>
              <w:rPr>
                <w:rFonts w:cstheme="minorHAnsi"/>
              </w:rPr>
              <w:t>20</w:t>
            </w:r>
            <w:r w:rsidR="00DA52CB" w:rsidRPr="00844147">
              <w:rPr>
                <w:rFonts w:cstheme="minorHAnsi"/>
              </w:rPr>
              <w:t xml:space="preserve"> %</w:t>
            </w:r>
          </w:p>
        </w:tc>
        <w:tc>
          <w:tcPr>
            <w:tcW w:w="4820" w:type="dxa"/>
            <w:tcBorders>
              <w:top w:val="single" w:sz="4" w:space="0" w:color="auto"/>
              <w:left w:val="single" w:sz="4" w:space="0" w:color="auto"/>
              <w:bottom w:val="single" w:sz="4" w:space="0" w:color="auto"/>
              <w:right w:val="single" w:sz="4" w:space="0" w:color="auto"/>
            </w:tcBorders>
          </w:tcPr>
          <w:p w14:paraId="40D06D8D" w14:textId="77777777" w:rsidR="004231A9" w:rsidRDefault="004231A9" w:rsidP="00E01EB7">
            <w:pPr>
              <w:rPr>
                <w:rFonts w:cstheme="minorHAnsi"/>
              </w:rPr>
            </w:pPr>
            <w:r>
              <w:rPr>
                <w:rFonts w:cstheme="minorHAnsi"/>
              </w:rPr>
              <w:t>I henhold til punkt 6.2:</w:t>
            </w:r>
          </w:p>
          <w:p w14:paraId="6F92B8E7" w14:textId="178412C2" w:rsidR="00E01EB7" w:rsidRDefault="00E01EB7" w:rsidP="00E01EB7">
            <w:pPr>
              <w:rPr>
                <w:rFonts w:cstheme="minorHAnsi"/>
              </w:rPr>
            </w:pPr>
            <w:r>
              <w:rPr>
                <w:rFonts w:cstheme="minorHAnsi"/>
              </w:rPr>
              <w:t>Utfylt vedlegg 9A CV-mal Bas</w:t>
            </w:r>
          </w:p>
          <w:p w14:paraId="5977E354" w14:textId="19BEED8C" w:rsidR="00E01EB7" w:rsidRDefault="00E01EB7" w:rsidP="00E01EB7">
            <w:pPr>
              <w:rPr>
                <w:rFonts w:cstheme="minorHAnsi"/>
              </w:rPr>
            </w:pPr>
            <w:r>
              <w:rPr>
                <w:rFonts w:cstheme="minorHAnsi"/>
              </w:rPr>
              <w:t>Utfylt vedlegg 9</w:t>
            </w:r>
            <w:r w:rsidR="006E05F4">
              <w:rPr>
                <w:rFonts w:cstheme="minorHAnsi"/>
              </w:rPr>
              <w:t>B</w:t>
            </w:r>
            <w:r>
              <w:rPr>
                <w:rFonts w:cstheme="minorHAnsi"/>
              </w:rPr>
              <w:t xml:space="preserve"> CV-mal </w:t>
            </w:r>
            <w:r w:rsidR="00844147">
              <w:rPr>
                <w:rFonts w:cstheme="minorHAnsi"/>
              </w:rPr>
              <w:t>Prosjektleder</w:t>
            </w:r>
          </w:p>
          <w:p w14:paraId="499F86D7" w14:textId="781E9C7A" w:rsidR="00844147" w:rsidRDefault="00844147" w:rsidP="00E01EB7">
            <w:pPr>
              <w:rPr>
                <w:rFonts w:cstheme="minorHAnsi"/>
              </w:rPr>
            </w:pPr>
            <w:r>
              <w:rPr>
                <w:rFonts w:cstheme="minorHAnsi"/>
              </w:rPr>
              <w:t>Utfylt vedlegg 9</w:t>
            </w:r>
            <w:r w:rsidR="006E05F4">
              <w:rPr>
                <w:rFonts w:cstheme="minorHAnsi"/>
              </w:rPr>
              <w:t>C</w:t>
            </w:r>
            <w:r>
              <w:rPr>
                <w:rFonts w:cstheme="minorHAnsi"/>
              </w:rPr>
              <w:t xml:space="preserve"> CV-mal Geomatiker/ingeniør</w:t>
            </w:r>
          </w:p>
          <w:p w14:paraId="35FE7412" w14:textId="333E32C2" w:rsidR="00844147" w:rsidRDefault="00844147" w:rsidP="00E01EB7">
            <w:pPr>
              <w:rPr>
                <w:rFonts w:cstheme="minorHAnsi"/>
              </w:rPr>
            </w:pPr>
            <w:r>
              <w:rPr>
                <w:rFonts w:cstheme="minorHAnsi"/>
              </w:rPr>
              <w:t>Utfylt vedlegg 9</w:t>
            </w:r>
            <w:r w:rsidR="006E05F4">
              <w:rPr>
                <w:rFonts w:cstheme="minorHAnsi"/>
              </w:rPr>
              <w:t>D</w:t>
            </w:r>
            <w:r>
              <w:rPr>
                <w:rFonts w:cstheme="minorHAnsi"/>
              </w:rPr>
              <w:t xml:space="preserve"> CV-mal </w:t>
            </w:r>
            <w:r w:rsidR="00A200BE">
              <w:rPr>
                <w:rFonts w:cstheme="minorHAnsi"/>
              </w:rPr>
              <w:t>Fagarbeider</w:t>
            </w:r>
          </w:p>
          <w:p w14:paraId="3010684D" w14:textId="77777777" w:rsidR="00844147" w:rsidRDefault="00844147" w:rsidP="00E01EB7">
            <w:pPr>
              <w:rPr>
                <w:rFonts w:cstheme="minorHAnsi"/>
              </w:rPr>
            </w:pPr>
          </w:p>
          <w:p w14:paraId="72A6CAD7" w14:textId="0816B08D" w:rsidR="00E01EB7" w:rsidRPr="009E671B" w:rsidRDefault="00844147" w:rsidP="004231A9">
            <w:pPr>
              <w:rPr>
                <w:rFonts w:cstheme="minorHAnsi"/>
              </w:rPr>
            </w:pPr>
            <w:r>
              <w:rPr>
                <w:rFonts w:cstheme="minorHAnsi"/>
              </w:rPr>
              <w:t>Det skal ikke legges ved andre vedlegg.</w:t>
            </w:r>
          </w:p>
        </w:tc>
      </w:tr>
      <w:tr w:rsidR="004231A9" w:rsidRPr="009E671B" w14:paraId="69AD6435" w14:textId="77777777" w:rsidTr="00E01EB7">
        <w:tc>
          <w:tcPr>
            <w:tcW w:w="2694" w:type="dxa"/>
            <w:tcBorders>
              <w:top w:val="single" w:sz="4" w:space="0" w:color="auto"/>
              <w:left w:val="single" w:sz="4" w:space="0" w:color="auto"/>
              <w:bottom w:val="single" w:sz="4" w:space="0" w:color="auto"/>
              <w:right w:val="single" w:sz="4" w:space="0" w:color="auto"/>
            </w:tcBorders>
          </w:tcPr>
          <w:p w14:paraId="3202C796" w14:textId="1E4ABECD" w:rsidR="004231A9" w:rsidRPr="00E01EB7" w:rsidRDefault="004231A9" w:rsidP="00CA4429">
            <w:pPr>
              <w:rPr>
                <w:rFonts w:cstheme="minorHAnsi"/>
              </w:rPr>
            </w:pPr>
            <w:r>
              <w:rPr>
                <w:iCs/>
              </w:rPr>
              <w:t>Kvalitet: Leverandørens løsningsforslag.</w:t>
            </w:r>
          </w:p>
        </w:tc>
        <w:tc>
          <w:tcPr>
            <w:tcW w:w="850" w:type="dxa"/>
            <w:tcBorders>
              <w:top w:val="single" w:sz="4" w:space="0" w:color="auto"/>
              <w:left w:val="single" w:sz="4" w:space="0" w:color="auto"/>
              <w:bottom w:val="single" w:sz="4" w:space="0" w:color="auto"/>
              <w:right w:val="single" w:sz="4" w:space="0" w:color="auto"/>
            </w:tcBorders>
          </w:tcPr>
          <w:p w14:paraId="2FAF84E2" w14:textId="699D358C" w:rsidR="004231A9" w:rsidRDefault="004231A9" w:rsidP="00DA52CB">
            <w:pPr>
              <w:jc w:val="center"/>
              <w:rPr>
                <w:rFonts w:cstheme="minorHAnsi"/>
              </w:rPr>
            </w:pPr>
            <w:r>
              <w:rPr>
                <w:rFonts w:cstheme="minorHAnsi"/>
              </w:rPr>
              <w:t>20 %</w:t>
            </w:r>
          </w:p>
        </w:tc>
        <w:tc>
          <w:tcPr>
            <w:tcW w:w="4820" w:type="dxa"/>
            <w:tcBorders>
              <w:top w:val="single" w:sz="4" w:space="0" w:color="auto"/>
              <w:left w:val="single" w:sz="4" w:space="0" w:color="auto"/>
              <w:bottom w:val="single" w:sz="4" w:space="0" w:color="auto"/>
              <w:right w:val="single" w:sz="4" w:space="0" w:color="auto"/>
            </w:tcBorders>
          </w:tcPr>
          <w:p w14:paraId="503B2292" w14:textId="77777777" w:rsidR="004231A9" w:rsidRDefault="00831132" w:rsidP="00E01EB7">
            <w:pPr>
              <w:rPr>
                <w:rFonts w:cstheme="minorHAnsi"/>
              </w:rPr>
            </w:pPr>
            <w:r>
              <w:rPr>
                <w:rFonts w:cstheme="minorHAnsi"/>
              </w:rPr>
              <w:t>I henhold til punkt 6.3:</w:t>
            </w:r>
          </w:p>
          <w:p w14:paraId="7B899F33" w14:textId="4701958C" w:rsidR="00831132" w:rsidRDefault="00831132" w:rsidP="00E01EB7">
            <w:pPr>
              <w:rPr>
                <w:rFonts w:cstheme="minorHAnsi"/>
              </w:rPr>
            </w:pPr>
            <w:r>
              <w:rPr>
                <w:rFonts w:cstheme="minorHAnsi"/>
              </w:rPr>
              <w:t>Leverandørens løsningsforslag (maksimalt 2 A4-sider)</w:t>
            </w:r>
          </w:p>
        </w:tc>
      </w:tr>
      <w:tr w:rsidR="009C337F" w:rsidRPr="009E671B" w14:paraId="0C69F40E" w14:textId="77777777" w:rsidTr="00E01EB7">
        <w:tc>
          <w:tcPr>
            <w:tcW w:w="2694" w:type="dxa"/>
          </w:tcPr>
          <w:p w14:paraId="0BEDBEF8" w14:textId="77777777" w:rsidR="009C337F" w:rsidRPr="00844147" w:rsidRDefault="009C337F" w:rsidP="00CA4429">
            <w:pPr>
              <w:rPr>
                <w:rFonts w:cstheme="minorHAnsi"/>
              </w:rPr>
            </w:pPr>
            <w:r w:rsidRPr="00844147">
              <w:rPr>
                <w:rFonts w:cstheme="minorHAnsi"/>
              </w:rPr>
              <w:t>Pris</w:t>
            </w:r>
          </w:p>
        </w:tc>
        <w:tc>
          <w:tcPr>
            <w:tcW w:w="850" w:type="dxa"/>
          </w:tcPr>
          <w:p w14:paraId="3AC3F135" w14:textId="6B2011F3" w:rsidR="009C337F" w:rsidRPr="00844147" w:rsidRDefault="0058186A" w:rsidP="00DA52CB">
            <w:pPr>
              <w:jc w:val="center"/>
              <w:rPr>
                <w:rFonts w:cstheme="minorHAnsi"/>
              </w:rPr>
            </w:pPr>
            <w:r>
              <w:rPr>
                <w:rFonts w:cstheme="minorHAnsi"/>
              </w:rPr>
              <w:t>60</w:t>
            </w:r>
            <w:r w:rsidR="00DA52CB" w:rsidRPr="00844147">
              <w:rPr>
                <w:rFonts w:cstheme="minorHAnsi"/>
              </w:rPr>
              <w:t xml:space="preserve"> %</w:t>
            </w:r>
          </w:p>
        </w:tc>
        <w:tc>
          <w:tcPr>
            <w:tcW w:w="4820" w:type="dxa"/>
          </w:tcPr>
          <w:p w14:paraId="4761C25B" w14:textId="30D43985" w:rsidR="009C337F" w:rsidRPr="00844147" w:rsidRDefault="009C337F" w:rsidP="00E01EB7">
            <w:pPr>
              <w:rPr>
                <w:rFonts w:cstheme="minorHAnsi"/>
              </w:rPr>
            </w:pPr>
            <w:r w:rsidRPr="00844147">
              <w:rPr>
                <w:rFonts w:cstheme="minorHAnsi"/>
              </w:rPr>
              <w:t>Pris</w:t>
            </w:r>
            <w:r w:rsidR="00E01EB7" w:rsidRPr="00844147">
              <w:rPr>
                <w:rFonts w:cstheme="minorHAnsi"/>
              </w:rPr>
              <w:t>er skal oppgis i vedlegg 2 O</w:t>
            </w:r>
            <w:r w:rsidR="00E01EB7" w:rsidRPr="00844147">
              <w:rPr>
                <w:rFonts w:ascii="Calibri" w:hAnsi="Calibri" w:cs="Calibri"/>
              </w:rPr>
              <w:t>ppdragsbeskrivelse: B.2.2 Arbeidsprosessbeskrivelse</w:t>
            </w:r>
          </w:p>
        </w:tc>
      </w:tr>
    </w:tbl>
    <w:p w14:paraId="5AF7ABD0" w14:textId="56162A87" w:rsidR="009C337F" w:rsidRDefault="009C337F" w:rsidP="00CC316C">
      <w:pPr>
        <w:rPr>
          <w:i/>
          <w:highlight w:val="yellow"/>
        </w:rPr>
      </w:pPr>
    </w:p>
    <w:p w14:paraId="79C7A7FF" w14:textId="70E891DB" w:rsidR="004231A9" w:rsidRPr="004231A9" w:rsidRDefault="004231A9" w:rsidP="00CC316C">
      <w:pPr>
        <w:pStyle w:val="Overskrift2"/>
      </w:pPr>
      <w:bookmarkStart w:id="92" w:name="_Toc229134263"/>
      <w:r w:rsidRPr="004231A9">
        <w:t>Kompetanse til tilbudt nøkkelpersonell</w:t>
      </w:r>
      <w:bookmarkEnd w:id="92"/>
    </w:p>
    <w:p w14:paraId="298938EC" w14:textId="77777777" w:rsidR="004231A9" w:rsidRDefault="004231A9" w:rsidP="00CC316C">
      <w:pPr>
        <w:rPr>
          <w:iCs/>
        </w:rPr>
      </w:pPr>
      <w:r w:rsidRPr="004231A9">
        <w:rPr>
          <w:iCs/>
        </w:rPr>
        <w:t xml:space="preserve">Kommunen </w:t>
      </w:r>
      <w:r>
        <w:rPr>
          <w:iCs/>
        </w:rPr>
        <w:t xml:space="preserve">ønsker at ressursene leverandøren skal bruke i entreprisene under rammeavtalen har utdanning og erfaring som gjør dem best mulig egnet til å gjennomføre oppdragene som beskrevet i vedlegg 1 og vedlegg 2. Det vil være en fordel om flest mulig av ressursene har arbeidet i et trafikkmiljø. </w:t>
      </w:r>
    </w:p>
    <w:p w14:paraId="52188C78" w14:textId="77777777" w:rsidR="006E05F4" w:rsidRDefault="006E05F4" w:rsidP="00CC316C">
      <w:pPr>
        <w:rPr>
          <w:iCs/>
        </w:rPr>
      </w:pPr>
    </w:p>
    <w:p w14:paraId="14FA99AF" w14:textId="032D3180" w:rsidR="006E05F4" w:rsidRDefault="006E05F4" w:rsidP="00CC316C">
      <w:pPr>
        <w:rPr>
          <w:iCs/>
        </w:rPr>
      </w:pPr>
      <w:r>
        <w:rPr>
          <w:iCs/>
        </w:rPr>
        <w:t>Det forventes at de tilbudte ressursene blir benyttet til gjennomføringen av entreprisene.</w:t>
      </w:r>
    </w:p>
    <w:p w14:paraId="53FD5912" w14:textId="77777777" w:rsidR="004231A9" w:rsidRDefault="004231A9" w:rsidP="00CC316C">
      <w:pPr>
        <w:rPr>
          <w:iCs/>
        </w:rPr>
      </w:pPr>
    </w:p>
    <w:p w14:paraId="08D61E31" w14:textId="5E7F8EE4" w:rsidR="004231A9" w:rsidRPr="004231A9" w:rsidRDefault="004231A9" w:rsidP="00CC316C">
      <w:pPr>
        <w:rPr>
          <w:iCs/>
        </w:rPr>
      </w:pPr>
      <w:r>
        <w:rPr>
          <w:iCs/>
        </w:rPr>
        <w:t xml:space="preserve">I evalueringen vil vi se alle de tilbudte ressursene i sammenheng. </w:t>
      </w:r>
    </w:p>
    <w:p w14:paraId="2B4772EF" w14:textId="224B7A28" w:rsidR="004231A9" w:rsidRDefault="004231A9" w:rsidP="004231A9">
      <w:pPr>
        <w:pStyle w:val="Overskrift2"/>
      </w:pPr>
      <w:bookmarkStart w:id="93" w:name="_Toc229134264"/>
      <w:r w:rsidRPr="004231A9">
        <w:t>Leverandørens løsningsforslag</w:t>
      </w:r>
      <w:bookmarkEnd w:id="93"/>
    </w:p>
    <w:p w14:paraId="38C61A8F" w14:textId="74F2FDC2" w:rsidR="004231A9" w:rsidRDefault="004231A9" w:rsidP="004231A9">
      <w:r>
        <w:t>Vi ønsker en leverandør med god evne til å styre ressursene og håndtere oppdragene, sli</w:t>
      </w:r>
      <w:r w:rsidR="006E05F4">
        <w:t xml:space="preserve">k </w:t>
      </w:r>
      <w:r>
        <w:t>at de blir levert på tid og med korrekt kvalitet. Gode samhandlingsrutiner med oppdragsgiver er viktig.</w:t>
      </w:r>
    </w:p>
    <w:p w14:paraId="1719133A" w14:textId="77777777" w:rsidR="004231A9" w:rsidRDefault="004231A9" w:rsidP="004231A9"/>
    <w:p w14:paraId="739832F5" w14:textId="20728EC8" w:rsidR="004231A9" w:rsidRPr="004231A9" w:rsidRDefault="004231A9" w:rsidP="004231A9">
      <w:r>
        <w:t>Løsningsforslaget skal beskrive leverandørens rutiner for samarbeid og gjennomføring av oppdragene.</w:t>
      </w:r>
    </w:p>
    <w:p w14:paraId="28353D8E" w14:textId="77777777" w:rsidR="009C337F" w:rsidRPr="000B2CF8" w:rsidRDefault="009C337F" w:rsidP="009C337F">
      <w:pPr>
        <w:pStyle w:val="Overskrift2"/>
      </w:pPr>
      <w:bookmarkStart w:id="94" w:name="_Toc229134265"/>
      <w:r w:rsidRPr="000B2CF8">
        <w:t>Begrunnelse for unntak fra hovedregelen om miljø</w:t>
      </w:r>
      <w:bookmarkEnd w:id="94"/>
    </w:p>
    <w:p w14:paraId="0F1F73BF" w14:textId="43041757" w:rsidR="00DA52CB" w:rsidRPr="00844147" w:rsidRDefault="00DA52CB" w:rsidP="00DA52CB">
      <w:bookmarkStart w:id="95" w:name="_Toc390667859"/>
      <w:bookmarkEnd w:id="91"/>
      <w:r w:rsidRPr="00844147">
        <w:t xml:space="preserve">Kravet til 30 prosent vekting av miljø </w:t>
      </w:r>
      <w:r w:rsidR="00844147" w:rsidRPr="00844147">
        <w:t>erstattes</w:t>
      </w:r>
      <w:r w:rsidRPr="00844147">
        <w:t xml:space="preserve"> med klima- og miljøkrav i kravspesifikasjonen, da det er klart at dette gir en bedre klima- og miljøeffekt.</w:t>
      </w:r>
    </w:p>
    <w:p w14:paraId="44A82135" w14:textId="77777777" w:rsidR="00DA52CB" w:rsidRPr="00844147" w:rsidRDefault="00DA52CB" w:rsidP="00DA52CB"/>
    <w:p w14:paraId="010EB84A" w14:textId="05AE821B" w:rsidR="00DA52CB" w:rsidRDefault="00DA52CB" w:rsidP="00DA52CB">
      <w:r w:rsidRPr="00844147">
        <w:t xml:space="preserve">Det stilles minimumskrav til </w:t>
      </w:r>
      <w:r w:rsidR="00813ACE">
        <w:t>kjøretøy og maskiner</w:t>
      </w:r>
      <w:r w:rsidRPr="00844147">
        <w:t xml:space="preserve"> som er fossilfrie eller har lavutslippsteknologi, samt minimumskrav til EURO </w:t>
      </w:r>
      <w:r w:rsidR="00392E0B">
        <w:t>6</w:t>
      </w:r>
      <w:r w:rsidRPr="00844147">
        <w:t>-standard</w:t>
      </w:r>
      <w:r w:rsidR="00392E0B">
        <w:t xml:space="preserve"> og STAGE </w:t>
      </w:r>
      <w:r w:rsidR="00813ACE">
        <w:t>I</w:t>
      </w:r>
      <w:r w:rsidR="00392E0B">
        <w:t xml:space="preserve">V </w:t>
      </w:r>
      <w:r w:rsidRPr="00844147">
        <w:t xml:space="preserve">. I tillegg stilles det kontraktskrav for rutiner til håndtering av masser og prioritering av resirkulerte og gjenbrukte materialer, samt krav til klimahensyn ved gjennomføring av oppdrag. Disse kontraktkravene vil sikre en minimumsoppfyllelse av de relevante klima- og miljøområdene for denne anskaffelsen, og vil derfor gi en bedre klima- og miljøeffekt enn å vekte klima- og miljøhensyn i tildelingskriteriene. </w:t>
      </w:r>
    </w:p>
    <w:p w14:paraId="0161C218" w14:textId="77777777" w:rsidR="006A29E5" w:rsidRPr="00132B4F" w:rsidRDefault="006A29E5" w:rsidP="006A29E5">
      <w:pPr>
        <w:pStyle w:val="Overskrift2"/>
      </w:pPr>
      <w:bookmarkStart w:id="96" w:name="_Toc229134266"/>
      <w:r w:rsidRPr="00132B4F">
        <w:lastRenderedPageBreak/>
        <w:t>Oppdragsgivers beslutning om kontraktstildeling</w:t>
      </w:r>
      <w:bookmarkEnd w:id="95"/>
      <w:bookmarkEnd w:id="96"/>
    </w:p>
    <w:p w14:paraId="1E5FD0D6" w14:textId="77777777" w:rsidR="006A29E5" w:rsidRPr="00267C47" w:rsidRDefault="006A29E5" w:rsidP="006A29E5">
      <w:r w:rsidRPr="00267C47">
        <w:t>Oppdragsgivers beslutning om hvem som skal tildeles kontrakt skal meddeles skriftlig og samtidig til berørte leverandører.</w:t>
      </w:r>
    </w:p>
    <w:p w14:paraId="5CDB6B79" w14:textId="77777777" w:rsidR="006A29E5" w:rsidRPr="00267C47" w:rsidRDefault="006A29E5" w:rsidP="006A29E5"/>
    <w:p w14:paraId="68B6DC1B" w14:textId="77777777" w:rsidR="006A29E5" w:rsidRDefault="006A29E5" w:rsidP="006A29E5">
      <w:r w:rsidRPr="00BB2FB3">
        <w:t>Meddelelsen skal inneholde en begrunnelse for tildeling av kontrakt. Oppdragsgiver skal i begrunnelsen opplyse navnet på den som fikk kontrakten og gi en redegjørelse for det valgte tilbudets egenskaper og relative fordeler i samsvar med angitte tildelingskriterier.</w:t>
      </w:r>
    </w:p>
    <w:p w14:paraId="4A26E38E" w14:textId="77777777" w:rsidR="006A29E5" w:rsidRPr="00CC316C" w:rsidRDefault="006A29E5" w:rsidP="00CC316C"/>
    <w:sectPr w:rsidR="006A29E5" w:rsidRPr="00CC316C" w:rsidSect="003965C3">
      <w:headerReference w:type="even" r:id="rId11"/>
      <w:headerReference w:type="default" r:id="rId12"/>
      <w:footerReference w:type="even" r:id="rId13"/>
      <w:footerReference w:type="default" r:id="rId14"/>
      <w:headerReference w:type="first" r:id="rId15"/>
      <w:footerReference w:type="first" r:id="rId16"/>
      <w:pgSz w:w="11906" w:h="16838" w:code="9"/>
      <w:pgMar w:top="1440"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D4FF8" w14:textId="77777777" w:rsidR="00B971E1" w:rsidRDefault="00B971E1" w:rsidP="00B26DE1">
      <w:r>
        <w:separator/>
      </w:r>
    </w:p>
  </w:endnote>
  <w:endnote w:type="continuationSeparator" w:id="0">
    <w:p w14:paraId="74C08374" w14:textId="77777777" w:rsidR="00B971E1" w:rsidRDefault="00B971E1" w:rsidP="00B26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DepCentury Old Style">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3285B" w14:textId="77777777" w:rsidR="004911A1" w:rsidRDefault="004911A1" w:rsidP="00B26DE1">
    <w:pPr>
      <w:pStyle w:val="Bunntekst"/>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13</w:t>
    </w:r>
    <w:r>
      <w:rPr>
        <w:rStyle w:val="Sidetall"/>
      </w:rPr>
      <w:fldChar w:fldCharType="end"/>
    </w:r>
  </w:p>
  <w:p w14:paraId="5D0FF264" w14:textId="77777777" w:rsidR="004911A1" w:rsidRDefault="004911A1" w:rsidP="00B26DE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00876" w14:textId="5E63F6AE" w:rsidR="004911A1" w:rsidRPr="008A4DE0" w:rsidRDefault="004911A1" w:rsidP="008A4DE0">
    <w:pPr>
      <w:pStyle w:val="Bunntekst"/>
      <w:jc w:val="right"/>
      <w:rPr>
        <w:sz w:val="18"/>
        <w:szCs w:val="18"/>
      </w:rPr>
    </w:pPr>
    <w:r w:rsidRPr="008A4DE0">
      <w:rPr>
        <w:rStyle w:val="Sidetall"/>
        <w:sz w:val="18"/>
        <w:szCs w:val="18"/>
      </w:rPr>
      <w:t xml:space="preserve">Konkurransegrunnlag – Side </w:t>
    </w:r>
    <w:r w:rsidRPr="008A4DE0">
      <w:rPr>
        <w:rStyle w:val="Sidetall"/>
        <w:sz w:val="18"/>
        <w:szCs w:val="18"/>
      </w:rPr>
      <w:fldChar w:fldCharType="begin"/>
    </w:r>
    <w:r w:rsidRPr="008A4DE0">
      <w:rPr>
        <w:rStyle w:val="Sidetall"/>
        <w:sz w:val="18"/>
        <w:szCs w:val="18"/>
      </w:rPr>
      <w:instrText xml:space="preserve">PAGE  </w:instrText>
    </w:r>
    <w:r w:rsidRPr="008A4DE0">
      <w:rPr>
        <w:rStyle w:val="Sidetall"/>
        <w:sz w:val="18"/>
        <w:szCs w:val="18"/>
      </w:rPr>
      <w:fldChar w:fldCharType="separate"/>
    </w:r>
    <w:r w:rsidR="007A223F">
      <w:rPr>
        <w:rStyle w:val="Sidetall"/>
        <w:noProof/>
        <w:sz w:val="18"/>
        <w:szCs w:val="18"/>
      </w:rPr>
      <w:t>10</w:t>
    </w:r>
    <w:r w:rsidRPr="008A4DE0">
      <w:rPr>
        <w:rStyle w:val="Sidetall"/>
        <w:sz w:val="18"/>
        <w:szCs w:val="18"/>
      </w:rPr>
      <w:fldChar w:fldCharType="end"/>
    </w:r>
    <w:r w:rsidRPr="008A4DE0">
      <w:rPr>
        <w:rStyle w:val="Sidetall"/>
        <w:sz w:val="18"/>
        <w:szCs w:val="18"/>
      </w:rPr>
      <w:t xml:space="preserve"> av </w:t>
    </w:r>
    <w:r w:rsidRPr="008A4DE0">
      <w:rPr>
        <w:rStyle w:val="Sidetall"/>
        <w:sz w:val="18"/>
        <w:szCs w:val="18"/>
      </w:rPr>
      <w:fldChar w:fldCharType="begin"/>
    </w:r>
    <w:r w:rsidRPr="008A4DE0">
      <w:rPr>
        <w:rStyle w:val="Sidetall"/>
        <w:sz w:val="18"/>
        <w:szCs w:val="18"/>
      </w:rPr>
      <w:instrText xml:space="preserve"> NUMPAGES  </w:instrText>
    </w:r>
    <w:r w:rsidRPr="008A4DE0">
      <w:rPr>
        <w:rStyle w:val="Sidetall"/>
        <w:sz w:val="18"/>
        <w:szCs w:val="18"/>
      </w:rPr>
      <w:fldChar w:fldCharType="separate"/>
    </w:r>
    <w:r w:rsidR="007A223F">
      <w:rPr>
        <w:rStyle w:val="Sidetall"/>
        <w:noProof/>
        <w:sz w:val="18"/>
        <w:szCs w:val="18"/>
      </w:rPr>
      <w:t>12</w:t>
    </w:r>
    <w:r w:rsidRPr="008A4DE0">
      <w:rPr>
        <w:rStyle w:val="Sidetal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45854" w14:textId="77777777" w:rsidR="00D64288" w:rsidRDefault="00D64288">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BD4E5" w14:textId="77777777" w:rsidR="00B971E1" w:rsidRDefault="00B971E1" w:rsidP="00B26DE1">
      <w:r>
        <w:separator/>
      </w:r>
    </w:p>
  </w:footnote>
  <w:footnote w:type="continuationSeparator" w:id="0">
    <w:p w14:paraId="0ED1CEEF" w14:textId="77777777" w:rsidR="00B971E1" w:rsidRDefault="00B971E1" w:rsidP="00B26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45A7C" w14:textId="77777777" w:rsidR="00D64288" w:rsidRDefault="00D64288">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DB32E" w14:textId="77777777" w:rsidR="00D64288" w:rsidRDefault="00D64288">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10C67" w14:textId="77777777" w:rsidR="004911A1" w:rsidRPr="003A079C" w:rsidRDefault="004911A1" w:rsidP="00B26DE1">
    <w:pPr>
      <w:pStyle w:val="Topptekst"/>
      <w:rPr>
        <w:sz w:val="16"/>
        <w:szCs w:val="16"/>
      </w:rPr>
    </w:pPr>
  </w:p>
  <w:tbl>
    <w:tblPr>
      <w:tblW w:w="0" w:type="auto"/>
      <w:tblInd w:w="70" w:type="dxa"/>
      <w:tblLayout w:type="fixed"/>
      <w:tblCellMar>
        <w:left w:w="70" w:type="dxa"/>
        <w:right w:w="70" w:type="dxa"/>
      </w:tblCellMar>
      <w:tblLook w:val="0000" w:firstRow="0" w:lastRow="0" w:firstColumn="0" w:lastColumn="0" w:noHBand="0" w:noVBand="0"/>
    </w:tblPr>
    <w:tblGrid>
      <w:gridCol w:w="8647"/>
    </w:tblGrid>
    <w:tr w:rsidR="004911A1" w14:paraId="471D6672" w14:textId="77777777" w:rsidTr="004911A1">
      <w:tc>
        <w:tcPr>
          <w:tcW w:w="8647" w:type="dxa"/>
        </w:tcPr>
        <w:p w14:paraId="2875B7EA" w14:textId="77777777" w:rsidR="004911A1" w:rsidRPr="008D759F" w:rsidRDefault="004911A1" w:rsidP="00B770D6">
          <w:pPr>
            <w:jc w:val="right"/>
            <w:rPr>
              <w:rFonts w:ascii="Times New Roman" w:hAnsi="Times New Roman"/>
              <w:sz w:val="42"/>
              <w:szCs w:val="42"/>
            </w:rPr>
          </w:pPr>
          <w:bookmarkStart w:id="97" w:name="_Hlt68334528"/>
          <w:bookmarkStart w:id="98" w:name="_Hlt81811456"/>
          <w:bookmarkEnd w:id="97"/>
          <w:bookmarkEnd w:id="98"/>
          <w:r>
            <w:rPr>
              <w:noProof/>
            </w:rPr>
            <w:drawing>
              <wp:anchor distT="0" distB="0" distL="114300" distR="114300" simplePos="0" relativeHeight="251659264" behindDoc="0" locked="0" layoutInCell="1" allowOverlap="1" wp14:anchorId="47C4E697" wp14:editId="67CF1847">
                <wp:simplePos x="0" y="0"/>
                <wp:positionH relativeFrom="page">
                  <wp:posOffset>5479415</wp:posOffset>
                </wp:positionH>
                <wp:positionV relativeFrom="page">
                  <wp:posOffset>49530</wp:posOffset>
                </wp:positionV>
                <wp:extent cx="449580" cy="542290"/>
                <wp:effectExtent l="0" t="0" r="7620" b="0"/>
                <wp:wrapNone/>
                <wp:docPr id="1" name="Bilde 1"/>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449580" cy="542290"/>
                        </a:xfrm>
                        <a:prstGeom prst="rect">
                          <a:avLst/>
                        </a:prstGeom>
                      </pic:spPr>
                    </pic:pic>
                  </a:graphicData>
                </a:graphic>
                <wp14:sizeRelH relativeFrom="margin">
                  <wp14:pctWidth>0</wp14:pctWidth>
                </wp14:sizeRelH>
                <wp14:sizeRelV relativeFrom="margin">
                  <wp14:pctHeight>0</wp14:pctHeight>
                </wp14:sizeRelV>
              </wp:anchor>
            </w:drawing>
          </w:r>
          <w:r w:rsidRPr="008D759F">
            <w:rPr>
              <w:rFonts w:ascii="Times New Roman" w:hAnsi="Times New Roman"/>
              <w:sz w:val="42"/>
              <w:szCs w:val="42"/>
            </w:rPr>
            <w:t>BÆRUM KOMMUNE</w:t>
          </w:r>
        </w:p>
      </w:tc>
    </w:tr>
    <w:tr w:rsidR="004911A1" w14:paraId="0C350862" w14:textId="77777777" w:rsidTr="004911A1">
      <w:tc>
        <w:tcPr>
          <w:tcW w:w="8647" w:type="dxa"/>
        </w:tcPr>
        <w:p w14:paraId="4DF00678" w14:textId="77777777" w:rsidR="004911A1" w:rsidRDefault="00000000" w:rsidP="00B770D6">
          <w:pPr>
            <w:pStyle w:val="Websak9"/>
          </w:pPr>
          <w:sdt>
            <w:sdtPr>
              <w:rPr>
                <w:noProof/>
              </w:rPr>
              <w:alias w:val="Soa_Navn"/>
              <w:tag w:val="Soa_Navn"/>
              <w:id w:val="78874768"/>
              <w:dataBinding w:xpath="/document/header/Soa_Navn" w:storeItemID="{454D4FA3-EA39-418E-BEDA-99DEABAC5497}"/>
              <w:text/>
            </w:sdtPr>
            <w:sdtContent>
              <w:bookmarkStart w:id="99" w:name="Soa_Navn"/>
              <w:r w:rsidR="004911A1">
                <w:rPr>
                  <w:noProof/>
                </w:rPr>
                <w:t>Anskaffelser</w:t>
              </w:r>
            </w:sdtContent>
          </w:sdt>
          <w:bookmarkEnd w:id="99"/>
        </w:p>
      </w:tc>
    </w:tr>
  </w:tbl>
  <w:p w14:paraId="698F4275" w14:textId="77777777" w:rsidR="004911A1" w:rsidRDefault="004911A1" w:rsidP="00B26DE1">
    <w:pPr>
      <w:pStyle w:val="Topptekst"/>
    </w:pPr>
  </w:p>
  <w:p w14:paraId="37F57ED0" w14:textId="77777777" w:rsidR="004911A1" w:rsidRDefault="004911A1" w:rsidP="00B26DE1">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87E40"/>
    <w:multiLevelType w:val="hybridMultilevel"/>
    <w:tmpl w:val="7BD046C8"/>
    <w:lvl w:ilvl="0" w:tplc="FFFFFFFF">
      <w:start w:val="1"/>
      <w:numFmt w:val="bullet"/>
      <w:lvlText w:val=""/>
      <w:lvlJc w:val="left"/>
      <w:pPr>
        <w:tabs>
          <w:tab w:val="num" w:pos="360"/>
        </w:tabs>
        <w:ind w:left="360" w:hanging="360"/>
      </w:pPr>
      <w:rPr>
        <w:rFonts w:ascii="Symbol" w:hAnsi="Symbol" w:hint="default"/>
        <w:sz w:val="24"/>
        <w:szCs w:val="24"/>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F53938"/>
    <w:multiLevelType w:val="hybridMultilevel"/>
    <w:tmpl w:val="CC7A0A14"/>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AF3345"/>
    <w:multiLevelType w:val="hybridMultilevel"/>
    <w:tmpl w:val="D7A221A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0B3C4089"/>
    <w:multiLevelType w:val="hybridMultilevel"/>
    <w:tmpl w:val="311A206A"/>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104E7B"/>
    <w:multiLevelType w:val="hybridMultilevel"/>
    <w:tmpl w:val="1112605A"/>
    <w:lvl w:ilvl="0" w:tplc="04140001">
      <w:start w:val="1"/>
      <w:numFmt w:val="bullet"/>
      <w:lvlText w:val=""/>
      <w:lvlJc w:val="left"/>
      <w:pPr>
        <w:tabs>
          <w:tab w:val="num" w:pos="360"/>
        </w:tabs>
        <w:ind w:left="360" w:hanging="360"/>
      </w:pPr>
      <w:rPr>
        <w:rFonts w:ascii="Symbol" w:hAnsi="Symbol" w:hint="default"/>
      </w:rPr>
    </w:lvl>
    <w:lvl w:ilvl="1" w:tplc="04140003" w:tentative="1">
      <w:start w:val="1"/>
      <w:numFmt w:val="bullet"/>
      <w:lvlText w:val="o"/>
      <w:lvlJc w:val="left"/>
      <w:pPr>
        <w:tabs>
          <w:tab w:val="num" w:pos="1080"/>
        </w:tabs>
        <w:ind w:left="1080" w:hanging="360"/>
      </w:pPr>
      <w:rPr>
        <w:rFonts w:ascii="Courier New" w:hAnsi="Courier New" w:cs="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FDF15CA"/>
    <w:multiLevelType w:val="hybridMultilevel"/>
    <w:tmpl w:val="C98CB56E"/>
    <w:lvl w:ilvl="0" w:tplc="04140001">
      <w:start w:val="1"/>
      <w:numFmt w:val="bullet"/>
      <w:lvlText w:val=""/>
      <w:lvlJc w:val="left"/>
      <w:pPr>
        <w:ind w:left="720" w:hanging="360"/>
      </w:pPr>
      <w:rPr>
        <w:rFonts w:ascii="Symbol" w:hAnsi="Symbol" w:hint="default"/>
      </w:rPr>
    </w:lvl>
    <w:lvl w:ilvl="1" w:tplc="04140003">
      <w:start w:val="1"/>
      <w:numFmt w:val="decimal"/>
      <w:lvlText w:val="%2."/>
      <w:lvlJc w:val="left"/>
      <w:pPr>
        <w:tabs>
          <w:tab w:val="num" w:pos="1440"/>
        </w:tabs>
        <w:ind w:left="1440" w:hanging="360"/>
      </w:pPr>
    </w:lvl>
    <w:lvl w:ilvl="2" w:tplc="04140005">
      <w:start w:val="1"/>
      <w:numFmt w:val="decimal"/>
      <w:lvlText w:val="%3."/>
      <w:lvlJc w:val="left"/>
      <w:pPr>
        <w:tabs>
          <w:tab w:val="num" w:pos="2160"/>
        </w:tabs>
        <w:ind w:left="2160" w:hanging="360"/>
      </w:pPr>
    </w:lvl>
    <w:lvl w:ilvl="3" w:tplc="04140001">
      <w:start w:val="1"/>
      <w:numFmt w:val="decimal"/>
      <w:lvlText w:val="%4."/>
      <w:lvlJc w:val="left"/>
      <w:pPr>
        <w:tabs>
          <w:tab w:val="num" w:pos="2880"/>
        </w:tabs>
        <w:ind w:left="2880" w:hanging="360"/>
      </w:pPr>
    </w:lvl>
    <w:lvl w:ilvl="4" w:tplc="04140003">
      <w:start w:val="1"/>
      <w:numFmt w:val="decimal"/>
      <w:lvlText w:val="%5."/>
      <w:lvlJc w:val="left"/>
      <w:pPr>
        <w:tabs>
          <w:tab w:val="num" w:pos="3600"/>
        </w:tabs>
        <w:ind w:left="3600" w:hanging="360"/>
      </w:pPr>
    </w:lvl>
    <w:lvl w:ilvl="5" w:tplc="04140005">
      <w:start w:val="1"/>
      <w:numFmt w:val="decimal"/>
      <w:lvlText w:val="%6."/>
      <w:lvlJc w:val="left"/>
      <w:pPr>
        <w:tabs>
          <w:tab w:val="num" w:pos="4320"/>
        </w:tabs>
        <w:ind w:left="4320" w:hanging="360"/>
      </w:pPr>
    </w:lvl>
    <w:lvl w:ilvl="6" w:tplc="04140001">
      <w:start w:val="1"/>
      <w:numFmt w:val="decimal"/>
      <w:lvlText w:val="%7."/>
      <w:lvlJc w:val="left"/>
      <w:pPr>
        <w:tabs>
          <w:tab w:val="num" w:pos="5040"/>
        </w:tabs>
        <w:ind w:left="5040" w:hanging="360"/>
      </w:pPr>
    </w:lvl>
    <w:lvl w:ilvl="7" w:tplc="04140003">
      <w:start w:val="1"/>
      <w:numFmt w:val="decimal"/>
      <w:lvlText w:val="%8."/>
      <w:lvlJc w:val="left"/>
      <w:pPr>
        <w:tabs>
          <w:tab w:val="num" w:pos="5760"/>
        </w:tabs>
        <w:ind w:left="5760" w:hanging="360"/>
      </w:pPr>
    </w:lvl>
    <w:lvl w:ilvl="8" w:tplc="04140005">
      <w:start w:val="1"/>
      <w:numFmt w:val="decimal"/>
      <w:lvlText w:val="%9."/>
      <w:lvlJc w:val="left"/>
      <w:pPr>
        <w:tabs>
          <w:tab w:val="num" w:pos="6480"/>
        </w:tabs>
        <w:ind w:left="6480" w:hanging="360"/>
      </w:pPr>
    </w:lvl>
  </w:abstractNum>
  <w:abstractNum w:abstractNumId="6" w15:restartNumberingAfterBreak="0">
    <w:nsid w:val="12031E3A"/>
    <w:multiLevelType w:val="hybridMultilevel"/>
    <w:tmpl w:val="57388DAC"/>
    <w:lvl w:ilvl="0" w:tplc="04140001">
      <w:start w:val="1"/>
      <w:numFmt w:val="bullet"/>
      <w:lvlText w:val=""/>
      <w:lvlJc w:val="left"/>
      <w:pPr>
        <w:tabs>
          <w:tab w:val="num" w:pos="360"/>
        </w:tabs>
        <w:ind w:left="360" w:hanging="360"/>
      </w:pPr>
      <w:rPr>
        <w:rFonts w:ascii="Symbol" w:hAnsi="Symbol" w:hint="default"/>
      </w:rPr>
    </w:lvl>
    <w:lvl w:ilvl="1" w:tplc="04140003" w:tentative="1">
      <w:start w:val="1"/>
      <w:numFmt w:val="bullet"/>
      <w:lvlText w:val="o"/>
      <w:lvlJc w:val="left"/>
      <w:pPr>
        <w:tabs>
          <w:tab w:val="num" w:pos="1080"/>
        </w:tabs>
        <w:ind w:left="1080" w:hanging="360"/>
      </w:pPr>
      <w:rPr>
        <w:rFonts w:ascii="Courier New" w:hAnsi="Courier New" w:cs="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5F17B90"/>
    <w:multiLevelType w:val="hybridMultilevel"/>
    <w:tmpl w:val="3620FC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B426F69"/>
    <w:multiLevelType w:val="hybridMultilevel"/>
    <w:tmpl w:val="AFD4EA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04F3F55"/>
    <w:multiLevelType w:val="hybridMultilevel"/>
    <w:tmpl w:val="E326E64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0" w15:restartNumberingAfterBreak="0">
    <w:nsid w:val="29A140CC"/>
    <w:multiLevelType w:val="multilevel"/>
    <w:tmpl w:val="4A88BD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C7A7511"/>
    <w:multiLevelType w:val="hybridMultilevel"/>
    <w:tmpl w:val="B0961E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A7E41DD"/>
    <w:multiLevelType w:val="multilevel"/>
    <w:tmpl w:val="4A88BD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AB73306"/>
    <w:multiLevelType w:val="hybridMultilevel"/>
    <w:tmpl w:val="5A0003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D6348D8"/>
    <w:multiLevelType w:val="hybridMultilevel"/>
    <w:tmpl w:val="C03C40F2"/>
    <w:lvl w:ilvl="0" w:tplc="04140001">
      <w:start w:val="1"/>
      <w:numFmt w:val="bullet"/>
      <w:lvlText w:val=""/>
      <w:lvlJc w:val="left"/>
      <w:pPr>
        <w:tabs>
          <w:tab w:val="num" w:pos="360"/>
        </w:tabs>
        <w:ind w:left="360" w:hanging="360"/>
      </w:pPr>
      <w:rPr>
        <w:rFonts w:ascii="Symbol" w:hAnsi="Symbol" w:hint="default"/>
      </w:rPr>
    </w:lvl>
    <w:lvl w:ilvl="1" w:tplc="04140003" w:tentative="1">
      <w:start w:val="1"/>
      <w:numFmt w:val="bullet"/>
      <w:lvlText w:val="o"/>
      <w:lvlJc w:val="left"/>
      <w:pPr>
        <w:tabs>
          <w:tab w:val="num" w:pos="1080"/>
        </w:tabs>
        <w:ind w:left="1080" w:hanging="360"/>
      </w:pPr>
      <w:rPr>
        <w:rFonts w:ascii="Courier New" w:hAnsi="Courier New" w:cs="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ED063B6"/>
    <w:multiLevelType w:val="hybridMultilevel"/>
    <w:tmpl w:val="7E68F286"/>
    <w:lvl w:ilvl="0" w:tplc="6ED6742E">
      <w:start w:val="1304"/>
      <w:numFmt w:val="bullet"/>
      <w:lvlText w:val="-"/>
      <w:lvlJc w:val="left"/>
      <w:pPr>
        <w:tabs>
          <w:tab w:val="num" w:pos="720"/>
        </w:tabs>
        <w:ind w:left="720" w:hanging="360"/>
      </w:pPr>
      <w:rPr>
        <w:rFonts w:ascii="Times New Roman" w:eastAsia="Times New Roman" w:hAnsi="Times New Roman" w:cs="Times New Roman"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454DED"/>
    <w:multiLevelType w:val="hybridMultilevel"/>
    <w:tmpl w:val="99B09E02"/>
    <w:lvl w:ilvl="0" w:tplc="04140003">
      <w:start w:val="1"/>
      <w:numFmt w:val="bullet"/>
      <w:lvlText w:val="o"/>
      <w:lvlJc w:val="left"/>
      <w:pPr>
        <w:ind w:left="1440" w:hanging="360"/>
      </w:pPr>
      <w:rPr>
        <w:rFonts w:ascii="Courier New" w:hAnsi="Courier New" w:cs="Courier New"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7" w15:restartNumberingAfterBreak="0">
    <w:nsid w:val="4A031FB9"/>
    <w:multiLevelType w:val="multilevel"/>
    <w:tmpl w:val="4A88BD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B497865"/>
    <w:multiLevelType w:val="hybridMultilevel"/>
    <w:tmpl w:val="F296F758"/>
    <w:lvl w:ilvl="0" w:tplc="7868BBF4">
      <w:start w:val="1"/>
      <w:numFmt w:val="bullet"/>
      <w:lvlText w:val=""/>
      <w:lvlJc w:val="left"/>
      <w:pPr>
        <w:tabs>
          <w:tab w:val="num" w:pos="340"/>
        </w:tabs>
        <w:ind w:left="340" w:hanging="340"/>
      </w:pPr>
      <w:rPr>
        <w:rFonts w:ascii="Symbol" w:hAnsi="Symbol" w:hint="default"/>
        <w:color w:val="auto"/>
      </w:rPr>
    </w:lvl>
    <w:lvl w:ilvl="1" w:tplc="791E1746">
      <w:numFmt w:val="bullet"/>
      <w:lvlText w:val="-"/>
      <w:lvlJc w:val="left"/>
      <w:pPr>
        <w:tabs>
          <w:tab w:val="num" w:pos="1440"/>
        </w:tabs>
        <w:ind w:left="1440" w:hanging="360"/>
      </w:pPr>
      <w:rPr>
        <w:rFonts w:ascii="Arial" w:eastAsia="Times New Roman" w:hAnsi="Arial" w:cs="Arial"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Courier New"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Courier New" w:hint="default"/>
      </w:rPr>
    </w:lvl>
    <w:lvl w:ilvl="8" w:tplc="041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86920"/>
    <w:multiLevelType w:val="hybridMultilevel"/>
    <w:tmpl w:val="5A64188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DCA7629"/>
    <w:multiLevelType w:val="multilevel"/>
    <w:tmpl w:val="92D8E850"/>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576"/>
        </w:tabs>
        <w:ind w:left="576" w:hanging="576"/>
      </w:pPr>
      <w:rPr>
        <w:sz w:val="24"/>
        <w:szCs w:val="24"/>
      </w:rPr>
    </w:lvl>
    <w:lvl w:ilvl="2">
      <w:start w:val="1"/>
      <w:numFmt w:val="decimal"/>
      <w:pStyle w:val="Overskrift3"/>
      <w:lvlText w:val="%1.%2.%3"/>
      <w:lvlJc w:val="left"/>
      <w:pPr>
        <w:tabs>
          <w:tab w:val="num" w:pos="720"/>
        </w:tabs>
        <w:ind w:left="720" w:hanging="72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21" w15:restartNumberingAfterBreak="0">
    <w:nsid w:val="53926268"/>
    <w:multiLevelType w:val="hybridMultilevel"/>
    <w:tmpl w:val="1404530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58433AE3"/>
    <w:multiLevelType w:val="hybridMultilevel"/>
    <w:tmpl w:val="A60C89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5DFF57C1"/>
    <w:multiLevelType w:val="hybridMultilevel"/>
    <w:tmpl w:val="A8AEA87E"/>
    <w:lvl w:ilvl="0" w:tplc="FFFFFFFF">
      <w:start w:val="1"/>
      <w:numFmt w:val="bullet"/>
      <w:lvlText w:val=""/>
      <w:lvlJc w:val="left"/>
      <w:pPr>
        <w:tabs>
          <w:tab w:val="num" w:pos="360"/>
        </w:tabs>
        <w:ind w:left="360" w:hanging="360"/>
      </w:pPr>
      <w:rPr>
        <w:rFonts w:ascii="Symbol" w:hAnsi="Symbol" w:hint="default"/>
        <w:sz w:val="24"/>
        <w:szCs w:val="24"/>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E274C4B"/>
    <w:multiLevelType w:val="hybridMultilevel"/>
    <w:tmpl w:val="B0C2B268"/>
    <w:lvl w:ilvl="0" w:tplc="FFFFFFFF">
      <w:start w:val="1"/>
      <w:numFmt w:val="bullet"/>
      <w:lvlText w:val=""/>
      <w:lvlJc w:val="left"/>
      <w:pPr>
        <w:tabs>
          <w:tab w:val="num" w:pos="360"/>
        </w:tabs>
        <w:ind w:left="360" w:hanging="360"/>
      </w:pPr>
      <w:rPr>
        <w:rFonts w:ascii="Symbol" w:hAnsi="Symbol" w:hint="default"/>
        <w:sz w:val="24"/>
        <w:szCs w:val="24"/>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EDF4BF6"/>
    <w:multiLevelType w:val="hybridMultilevel"/>
    <w:tmpl w:val="D0FE271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68DF0667"/>
    <w:multiLevelType w:val="hybridMultilevel"/>
    <w:tmpl w:val="DA360A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C8F0863"/>
    <w:multiLevelType w:val="hybridMultilevel"/>
    <w:tmpl w:val="E82469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6D46649C"/>
    <w:multiLevelType w:val="hybridMultilevel"/>
    <w:tmpl w:val="0210A0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749A038B"/>
    <w:multiLevelType w:val="hybridMultilevel"/>
    <w:tmpl w:val="21563BC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0909B3"/>
    <w:multiLevelType w:val="hybridMultilevel"/>
    <w:tmpl w:val="A77CE5FC"/>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1E26E1"/>
    <w:multiLevelType w:val="hybridMultilevel"/>
    <w:tmpl w:val="A1CCB5A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7AE3184A"/>
    <w:multiLevelType w:val="hybridMultilevel"/>
    <w:tmpl w:val="740C53EE"/>
    <w:lvl w:ilvl="0" w:tplc="0414000F">
      <w:start w:val="1"/>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num w:numId="1" w16cid:durableId="416707573">
    <w:abstractNumId w:val="20"/>
  </w:num>
  <w:num w:numId="2" w16cid:durableId="474641258">
    <w:abstractNumId w:val="6"/>
  </w:num>
  <w:num w:numId="3" w16cid:durableId="151873288">
    <w:abstractNumId w:val="23"/>
  </w:num>
  <w:num w:numId="4" w16cid:durableId="1934320381">
    <w:abstractNumId w:val="14"/>
  </w:num>
  <w:num w:numId="5" w16cid:durableId="1629970569">
    <w:abstractNumId w:val="3"/>
  </w:num>
  <w:num w:numId="6" w16cid:durableId="1867135802">
    <w:abstractNumId w:val="1"/>
  </w:num>
  <w:num w:numId="7" w16cid:durableId="837813350">
    <w:abstractNumId w:val="29"/>
  </w:num>
  <w:num w:numId="8" w16cid:durableId="1221674960">
    <w:abstractNumId w:val="24"/>
  </w:num>
  <w:num w:numId="9" w16cid:durableId="190151823">
    <w:abstractNumId w:val="0"/>
  </w:num>
  <w:num w:numId="10" w16cid:durableId="1623924820">
    <w:abstractNumId w:val="32"/>
  </w:num>
  <w:num w:numId="11" w16cid:durableId="1742871113">
    <w:abstractNumId w:val="15"/>
  </w:num>
  <w:num w:numId="12" w16cid:durableId="41281751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6599827">
    <w:abstractNumId w:val="30"/>
  </w:num>
  <w:num w:numId="14" w16cid:durableId="736981404">
    <w:abstractNumId w:val="4"/>
  </w:num>
  <w:num w:numId="15" w16cid:durableId="17485436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71569079">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6756137">
    <w:abstractNumId w:val="19"/>
  </w:num>
  <w:num w:numId="18" w16cid:durableId="2057969058">
    <w:abstractNumId w:val="18"/>
  </w:num>
  <w:num w:numId="19" w16cid:durableId="908657623">
    <w:abstractNumId w:val="17"/>
  </w:num>
  <w:num w:numId="20" w16cid:durableId="1163084590">
    <w:abstractNumId w:val="5"/>
  </w:num>
  <w:num w:numId="21" w16cid:durableId="91103799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29014289">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409435">
    <w:abstractNumId w:val="18"/>
  </w:num>
  <w:num w:numId="24" w16cid:durableId="981084595">
    <w:abstractNumId w:val="11"/>
  </w:num>
  <w:num w:numId="25" w16cid:durableId="52192945">
    <w:abstractNumId w:val="8"/>
  </w:num>
  <w:num w:numId="26" w16cid:durableId="7761611">
    <w:abstractNumId w:val="27"/>
  </w:num>
  <w:num w:numId="27" w16cid:durableId="695539687">
    <w:abstractNumId w:val="22"/>
  </w:num>
  <w:num w:numId="28" w16cid:durableId="1693460822">
    <w:abstractNumId w:val="31"/>
  </w:num>
  <w:num w:numId="29" w16cid:durableId="669909158">
    <w:abstractNumId w:val="7"/>
  </w:num>
  <w:num w:numId="30" w16cid:durableId="1066495675">
    <w:abstractNumId w:val="25"/>
  </w:num>
  <w:num w:numId="31" w16cid:durableId="1610771173">
    <w:abstractNumId w:val="9"/>
  </w:num>
  <w:num w:numId="32" w16cid:durableId="366563451">
    <w:abstractNumId w:val="20"/>
  </w:num>
  <w:num w:numId="33" w16cid:durableId="829323839">
    <w:abstractNumId w:val="12"/>
  </w:num>
  <w:num w:numId="34" w16cid:durableId="2019304845">
    <w:abstractNumId w:val="20"/>
  </w:num>
  <w:num w:numId="35" w16cid:durableId="548226609">
    <w:abstractNumId w:val="10"/>
  </w:num>
  <w:num w:numId="36" w16cid:durableId="1004547465">
    <w:abstractNumId w:val="28"/>
  </w:num>
  <w:num w:numId="37" w16cid:durableId="1185552825">
    <w:abstractNumId w:val="26"/>
  </w:num>
  <w:num w:numId="38" w16cid:durableId="1567493164">
    <w:abstractNumId w:val="20"/>
  </w:num>
  <w:num w:numId="39" w16cid:durableId="1352338735">
    <w:abstractNumId w:val="2"/>
  </w:num>
  <w:num w:numId="40" w16cid:durableId="1790390943">
    <w:abstractNumId w:val="16"/>
  </w:num>
  <w:num w:numId="41" w16cid:durableId="1664777582">
    <w:abstractNumId w:val="13"/>
  </w:num>
  <w:num w:numId="42" w16cid:durableId="2062483937">
    <w:abstractNumId w:val="21"/>
  </w:num>
  <w:num w:numId="43" w16cid:durableId="291447338">
    <w:abstractNumId w:val="20"/>
  </w:num>
  <w:num w:numId="44" w16cid:durableId="21438968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65C3"/>
    <w:rsid w:val="000027AF"/>
    <w:rsid w:val="00004049"/>
    <w:rsid w:val="0001353F"/>
    <w:rsid w:val="000273E8"/>
    <w:rsid w:val="00027952"/>
    <w:rsid w:val="000338BC"/>
    <w:rsid w:val="000359BB"/>
    <w:rsid w:val="00040385"/>
    <w:rsid w:val="00040639"/>
    <w:rsid w:val="00046434"/>
    <w:rsid w:val="00084822"/>
    <w:rsid w:val="00090E83"/>
    <w:rsid w:val="000B2CF8"/>
    <w:rsid w:val="000C61C2"/>
    <w:rsid w:val="000F0C0F"/>
    <w:rsid w:val="00100FB9"/>
    <w:rsid w:val="001231D4"/>
    <w:rsid w:val="00132B4F"/>
    <w:rsid w:val="00134668"/>
    <w:rsid w:val="00145624"/>
    <w:rsid w:val="001557FF"/>
    <w:rsid w:val="00155C28"/>
    <w:rsid w:val="00161945"/>
    <w:rsid w:val="00164553"/>
    <w:rsid w:val="00182CA0"/>
    <w:rsid w:val="0019032E"/>
    <w:rsid w:val="001935A5"/>
    <w:rsid w:val="00194224"/>
    <w:rsid w:val="00194F59"/>
    <w:rsid w:val="001A56ED"/>
    <w:rsid w:val="001C1B46"/>
    <w:rsid w:val="001C1D76"/>
    <w:rsid w:val="001C5D41"/>
    <w:rsid w:val="001C6B3E"/>
    <w:rsid w:val="001D2324"/>
    <w:rsid w:val="001D40A2"/>
    <w:rsid w:val="001E4BEB"/>
    <w:rsid w:val="002077A3"/>
    <w:rsid w:val="00207DCF"/>
    <w:rsid w:val="0021482F"/>
    <w:rsid w:val="00221636"/>
    <w:rsid w:val="0023100C"/>
    <w:rsid w:val="002400D5"/>
    <w:rsid w:val="00266719"/>
    <w:rsid w:val="00267C47"/>
    <w:rsid w:val="00273935"/>
    <w:rsid w:val="00275DA4"/>
    <w:rsid w:val="00275DAA"/>
    <w:rsid w:val="00282D9B"/>
    <w:rsid w:val="00287797"/>
    <w:rsid w:val="002A22D6"/>
    <w:rsid w:val="002A6695"/>
    <w:rsid w:val="002B29A9"/>
    <w:rsid w:val="002C2698"/>
    <w:rsid w:val="002C4F05"/>
    <w:rsid w:val="002C77EB"/>
    <w:rsid w:val="002D7E87"/>
    <w:rsid w:val="002E0751"/>
    <w:rsid w:val="002F0E96"/>
    <w:rsid w:val="002F7FA8"/>
    <w:rsid w:val="0030260E"/>
    <w:rsid w:val="0031207B"/>
    <w:rsid w:val="00313EDB"/>
    <w:rsid w:val="0031661E"/>
    <w:rsid w:val="00317695"/>
    <w:rsid w:val="00320785"/>
    <w:rsid w:val="00335B6D"/>
    <w:rsid w:val="00340D82"/>
    <w:rsid w:val="003520E2"/>
    <w:rsid w:val="0035422C"/>
    <w:rsid w:val="00357726"/>
    <w:rsid w:val="00373E12"/>
    <w:rsid w:val="00374E91"/>
    <w:rsid w:val="00375FBC"/>
    <w:rsid w:val="003803C3"/>
    <w:rsid w:val="003862FA"/>
    <w:rsid w:val="003903AA"/>
    <w:rsid w:val="00392E0B"/>
    <w:rsid w:val="003946C7"/>
    <w:rsid w:val="00395E3F"/>
    <w:rsid w:val="003965C3"/>
    <w:rsid w:val="003A079C"/>
    <w:rsid w:val="003B171C"/>
    <w:rsid w:val="003B76B0"/>
    <w:rsid w:val="003C47CA"/>
    <w:rsid w:val="003C6DD3"/>
    <w:rsid w:val="003D4AAF"/>
    <w:rsid w:val="003E0B11"/>
    <w:rsid w:val="003F02AF"/>
    <w:rsid w:val="003F623F"/>
    <w:rsid w:val="00412594"/>
    <w:rsid w:val="004179E2"/>
    <w:rsid w:val="004231A9"/>
    <w:rsid w:val="004330E4"/>
    <w:rsid w:val="00433F0A"/>
    <w:rsid w:val="004476CE"/>
    <w:rsid w:val="00454C95"/>
    <w:rsid w:val="00463E2D"/>
    <w:rsid w:val="0048206E"/>
    <w:rsid w:val="004910A2"/>
    <w:rsid w:val="004911A1"/>
    <w:rsid w:val="004A3587"/>
    <w:rsid w:val="004A4DB9"/>
    <w:rsid w:val="004B5549"/>
    <w:rsid w:val="004D1CDB"/>
    <w:rsid w:val="004D28E8"/>
    <w:rsid w:val="004D305E"/>
    <w:rsid w:val="004E4B41"/>
    <w:rsid w:val="004F5ABD"/>
    <w:rsid w:val="004F71AB"/>
    <w:rsid w:val="00500E3F"/>
    <w:rsid w:val="00503D53"/>
    <w:rsid w:val="0050651A"/>
    <w:rsid w:val="00512351"/>
    <w:rsid w:val="00520A91"/>
    <w:rsid w:val="005327CA"/>
    <w:rsid w:val="0053295D"/>
    <w:rsid w:val="00547157"/>
    <w:rsid w:val="00570BF2"/>
    <w:rsid w:val="00572E0B"/>
    <w:rsid w:val="00574AB1"/>
    <w:rsid w:val="00574FD1"/>
    <w:rsid w:val="0058186A"/>
    <w:rsid w:val="005B40F7"/>
    <w:rsid w:val="005C3030"/>
    <w:rsid w:val="005D357F"/>
    <w:rsid w:val="005E1E6F"/>
    <w:rsid w:val="006044EF"/>
    <w:rsid w:val="00605413"/>
    <w:rsid w:val="0061134C"/>
    <w:rsid w:val="00615341"/>
    <w:rsid w:val="0063532C"/>
    <w:rsid w:val="0064772B"/>
    <w:rsid w:val="006556CA"/>
    <w:rsid w:val="006607A5"/>
    <w:rsid w:val="00667E1D"/>
    <w:rsid w:val="00667FF3"/>
    <w:rsid w:val="00674D6B"/>
    <w:rsid w:val="006A25DD"/>
    <w:rsid w:val="006A29E5"/>
    <w:rsid w:val="006A399C"/>
    <w:rsid w:val="006C5824"/>
    <w:rsid w:val="006D0E41"/>
    <w:rsid w:val="006D3449"/>
    <w:rsid w:val="006E05F4"/>
    <w:rsid w:val="006F47F1"/>
    <w:rsid w:val="00706182"/>
    <w:rsid w:val="00707DE1"/>
    <w:rsid w:val="00717737"/>
    <w:rsid w:val="007208C8"/>
    <w:rsid w:val="00751EF5"/>
    <w:rsid w:val="00770D52"/>
    <w:rsid w:val="007725DE"/>
    <w:rsid w:val="00787A61"/>
    <w:rsid w:val="007940DC"/>
    <w:rsid w:val="0079450D"/>
    <w:rsid w:val="007A1063"/>
    <w:rsid w:val="007A223F"/>
    <w:rsid w:val="007A3CDF"/>
    <w:rsid w:val="007C11F5"/>
    <w:rsid w:val="007F5127"/>
    <w:rsid w:val="00810FC4"/>
    <w:rsid w:val="00813ACE"/>
    <w:rsid w:val="00816058"/>
    <w:rsid w:val="00821344"/>
    <w:rsid w:val="00831132"/>
    <w:rsid w:val="00844147"/>
    <w:rsid w:val="00845D7E"/>
    <w:rsid w:val="0087291D"/>
    <w:rsid w:val="00881140"/>
    <w:rsid w:val="00882885"/>
    <w:rsid w:val="00883702"/>
    <w:rsid w:val="00885E34"/>
    <w:rsid w:val="00893B88"/>
    <w:rsid w:val="008A4109"/>
    <w:rsid w:val="008A4DE0"/>
    <w:rsid w:val="008B0D92"/>
    <w:rsid w:val="008C2DB9"/>
    <w:rsid w:val="008D7704"/>
    <w:rsid w:val="00903889"/>
    <w:rsid w:val="00910F2C"/>
    <w:rsid w:val="009130D3"/>
    <w:rsid w:val="0092356D"/>
    <w:rsid w:val="00926962"/>
    <w:rsid w:val="00926EFB"/>
    <w:rsid w:val="009333F6"/>
    <w:rsid w:val="00940E75"/>
    <w:rsid w:val="0095798F"/>
    <w:rsid w:val="00957A18"/>
    <w:rsid w:val="009660D6"/>
    <w:rsid w:val="00973A91"/>
    <w:rsid w:val="009767B5"/>
    <w:rsid w:val="0097750D"/>
    <w:rsid w:val="00984D87"/>
    <w:rsid w:val="0098508F"/>
    <w:rsid w:val="00987D53"/>
    <w:rsid w:val="009B79A3"/>
    <w:rsid w:val="009C337F"/>
    <w:rsid w:val="009C67F7"/>
    <w:rsid w:val="009D1759"/>
    <w:rsid w:val="009D196F"/>
    <w:rsid w:val="009E27C5"/>
    <w:rsid w:val="009E6703"/>
    <w:rsid w:val="009F350B"/>
    <w:rsid w:val="009F69E9"/>
    <w:rsid w:val="00A01EEF"/>
    <w:rsid w:val="00A07B33"/>
    <w:rsid w:val="00A200BE"/>
    <w:rsid w:val="00A2471D"/>
    <w:rsid w:val="00A33291"/>
    <w:rsid w:val="00A55EC8"/>
    <w:rsid w:val="00A729A4"/>
    <w:rsid w:val="00A8339B"/>
    <w:rsid w:val="00A95320"/>
    <w:rsid w:val="00AB69A1"/>
    <w:rsid w:val="00AC1B11"/>
    <w:rsid w:val="00AC48F7"/>
    <w:rsid w:val="00AD0B19"/>
    <w:rsid w:val="00AD5127"/>
    <w:rsid w:val="00AE4661"/>
    <w:rsid w:val="00AE5917"/>
    <w:rsid w:val="00AF505A"/>
    <w:rsid w:val="00B06091"/>
    <w:rsid w:val="00B06581"/>
    <w:rsid w:val="00B218B1"/>
    <w:rsid w:val="00B21DF6"/>
    <w:rsid w:val="00B2497E"/>
    <w:rsid w:val="00B266E5"/>
    <w:rsid w:val="00B267F4"/>
    <w:rsid w:val="00B26DE1"/>
    <w:rsid w:val="00B32F93"/>
    <w:rsid w:val="00B40FA4"/>
    <w:rsid w:val="00B41CEE"/>
    <w:rsid w:val="00B54F75"/>
    <w:rsid w:val="00B5587A"/>
    <w:rsid w:val="00B57BA0"/>
    <w:rsid w:val="00B60E2F"/>
    <w:rsid w:val="00B61522"/>
    <w:rsid w:val="00B770D6"/>
    <w:rsid w:val="00B91BE9"/>
    <w:rsid w:val="00B971E1"/>
    <w:rsid w:val="00BA4AF0"/>
    <w:rsid w:val="00BB0AE4"/>
    <w:rsid w:val="00BB2FB3"/>
    <w:rsid w:val="00BC0087"/>
    <w:rsid w:val="00BD1BEA"/>
    <w:rsid w:val="00BF12D8"/>
    <w:rsid w:val="00BF1E33"/>
    <w:rsid w:val="00BF7865"/>
    <w:rsid w:val="00C056F5"/>
    <w:rsid w:val="00C27A2F"/>
    <w:rsid w:val="00C30E14"/>
    <w:rsid w:val="00C34D50"/>
    <w:rsid w:val="00C41C24"/>
    <w:rsid w:val="00C508BB"/>
    <w:rsid w:val="00C52286"/>
    <w:rsid w:val="00C53B67"/>
    <w:rsid w:val="00C55E38"/>
    <w:rsid w:val="00C66DD7"/>
    <w:rsid w:val="00C70B08"/>
    <w:rsid w:val="00C92163"/>
    <w:rsid w:val="00CB0391"/>
    <w:rsid w:val="00CC316C"/>
    <w:rsid w:val="00CC4401"/>
    <w:rsid w:val="00CD462F"/>
    <w:rsid w:val="00CD4C95"/>
    <w:rsid w:val="00CE6394"/>
    <w:rsid w:val="00CF3659"/>
    <w:rsid w:val="00CF49A1"/>
    <w:rsid w:val="00D043EB"/>
    <w:rsid w:val="00D119CE"/>
    <w:rsid w:val="00D155C5"/>
    <w:rsid w:val="00D27287"/>
    <w:rsid w:val="00D2768D"/>
    <w:rsid w:val="00D314EB"/>
    <w:rsid w:val="00D53668"/>
    <w:rsid w:val="00D5386C"/>
    <w:rsid w:val="00D610E9"/>
    <w:rsid w:val="00D64288"/>
    <w:rsid w:val="00D71927"/>
    <w:rsid w:val="00D80F45"/>
    <w:rsid w:val="00D9627B"/>
    <w:rsid w:val="00D96910"/>
    <w:rsid w:val="00DA05B0"/>
    <w:rsid w:val="00DA52CB"/>
    <w:rsid w:val="00DA53E8"/>
    <w:rsid w:val="00DA7DB0"/>
    <w:rsid w:val="00DB0E59"/>
    <w:rsid w:val="00DB20FE"/>
    <w:rsid w:val="00DB496D"/>
    <w:rsid w:val="00DD32D1"/>
    <w:rsid w:val="00DE12C1"/>
    <w:rsid w:val="00DE2019"/>
    <w:rsid w:val="00DE7873"/>
    <w:rsid w:val="00E00FB1"/>
    <w:rsid w:val="00E01EB7"/>
    <w:rsid w:val="00E04648"/>
    <w:rsid w:val="00E07153"/>
    <w:rsid w:val="00E2521A"/>
    <w:rsid w:val="00E403F2"/>
    <w:rsid w:val="00E45695"/>
    <w:rsid w:val="00E66491"/>
    <w:rsid w:val="00E8368C"/>
    <w:rsid w:val="00E86706"/>
    <w:rsid w:val="00EA2638"/>
    <w:rsid w:val="00EA6C31"/>
    <w:rsid w:val="00EB4B00"/>
    <w:rsid w:val="00EB4F51"/>
    <w:rsid w:val="00EC55C1"/>
    <w:rsid w:val="00EC5D35"/>
    <w:rsid w:val="00ED20DD"/>
    <w:rsid w:val="00ED6CF2"/>
    <w:rsid w:val="00EE5B2F"/>
    <w:rsid w:val="00EF6334"/>
    <w:rsid w:val="00EF6CE2"/>
    <w:rsid w:val="00F01D0C"/>
    <w:rsid w:val="00F069A6"/>
    <w:rsid w:val="00F1640E"/>
    <w:rsid w:val="00F234C9"/>
    <w:rsid w:val="00F41E57"/>
    <w:rsid w:val="00F712B5"/>
    <w:rsid w:val="00F72FFB"/>
    <w:rsid w:val="00F75A1C"/>
    <w:rsid w:val="00F75BF0"/>
    <w:rsid w:val="00F7726D"/>
    <w:rsid w:val="00FA7473"/>
    <w:rsid w:val="00FC0479"/>
    <w:rsid w:val="00FC4885"/>
    <w:rsid w:val="00FD1828"/>
    <w:rsid w:val="00FD4418"/>
    <w:rsid w:val="00FD7AA5"/>
    <w:rsid w:val="00FE2582"/>
    <w:rsid w:val="00FF3FB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D1D3E4"/>
  <w15:docId w15:val="{300C09F3-F785-442F-9BAA-801A70467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6DE1"/>
    <w:rPr>
      <w:rFonts w:asciiTheme="minorHAnsi" w:hAnsiTheme="minorHAnsi"/>
      <w:sz w:val="22"/>
      <w:szCs w:val="22"/>
    </w:rPr>
  </w:style>
  <w:style w:type="paragraph" w:styleId="Overskrift1">
    <w:name w:val="heading 1"/>
    <w:basedOn w:val="Normal"/>
    <w:next w:val="Normal"/>
    <w:qFormat/>
    <w:rsid w:val="002A22D6"/>
    <w:pPr>
      <w:keepNext/>
      <w:numPr>
        <w:numId w:val="1"/>
      </w:numPr>
      <w:tabs>
        <w:tab w:val="clear" w:pos="432"/>
        <w:tab w:val="left" w:pos="578"/>
      </w:tabs>
      <w:spacing w:before="480" w:after="60"/>
      <w:ind w:left="578" w:hanging="578"/>
      <w:outlineLvl w:val="0"/>
    </w:pPr>
    <w:rPr>
      <w:rFonts w:cs="Arial"/>
      <w:b/>
      <w:bCs/>
      <w:caps/>
      <w:kern w:val="32"/>
      <w:sz w:val="28"/>
      <w:szCs w:val="32"/>
    </w:rPr>
  </w:style>
  <w:style w:type="paragraph" w:styleId="Overskrift2">
    <w:name w:val="heading 2"/>
    <w:basedOn w:val="Normal"/>
    <w:next w:val="Normal"/>
    <w:link w:val="Overskrift2Tegn"/>
    <w:qFormat/>
    <w:rsid w:val="00DD32D1"/>
    <w:pPr>
      <w:keepNext/>
      <w:numPr>
        <w:ilvl w:val="1"/>
        <w:numId w:val="1"/>
      </w:numPr>
      <w:spacing w:before="240" w:after="60"/>
      <w:outlineLvl w:val="1"/>
    </w:pPr>
    <w:rPr>
      <w:rFonts w:cs="Arial"/>
      <w:b/>
      <w:bCs/>
      <w:iCs/>
      <w:sz w:val="28"/>
      <w:szCs w:val="28"/>
    </w:rPr>
  </w:style>
  <w:style w:type="paragraph" w:styleId="Overskrift3">
    <w:name w:val="heading 3"/>
    <w:basedOn w:val="Normal"/>
    <w:next w:val="Normal"/>
    <w:qFormat/>
    <w:rsid w:val="00B60E2F"/>
    <w:pPr>
      <w:keepNext/>
      <w:numPr>
        <w:ilvl w:val="2"/>
        <w:numId w:val="1"/>
      </w:numPr>
      <w:tabs>
        <w:tab w:val="clear" w:pos="720"/>
        <w:tab w:val="num" w:pos="578"/>
      </w:tabs>
      <w:spacing w:before="240" w:after="60"/>
      <w:ind w:left="578" w:hanging="578"/>
      <w:outlineLvl w:val="2"/>
    </w:pPr>
    <w:rPr>
      <w:rFonts w:cs="Arial"/>
      <w:b/>
      <w:bCs/>
      <w:szCs w:val="26"/>
    </w:rPr>
  </w:style>
  <w:style w:type="paragraph" w:styleId="Overskrift4">
    <w:name w:val="heading 4"/>
    <w:basedOn w:val="Normal"/>
    <w:next w:val="Normal"/>
    <w:qFormat/>
    <w:rsid w:val="003965C3"/>
    <w:pPr>
      <w:keepNext/>
      <w:numPr>
        <w:ilvl w:val="3"/>
        <w:numId w:val="1"/>
      </w:numPr>
      <w:outlineLvl w:val="3"/>
    </w:pPr>
    <w:rPr>
      <w:b/>
      <w:bCs/>
    </w:rPr>
  </w:style>
  <w:style w:type="paragraph" w:styleId="Overskrift5">
    <w:name w:val="heading 5"/>
    <w:basedOn w:val="Normal"/>
    <w:next w:val="Normal"/>
    <w:qFormat/>
    <w:rsid w:val="003965C3"/>
    <w:pPr>
      <w:numPr>
        <w:ilvl w:val="4"/>
        <w:numId w:val="1"/>
      </w:numPr>
      <w:spacing w:before="240" w:after="60"/>
      <w:outlineLvl w:val="4"/>
    </w:pPr>
    <w:rPr>
      <w:b/>
      <w:bCs/>
      <w:i/>
      <w:iCs/>
      <w:sz w:val="26"/>
      <w:szCs w:val="26"/>
    </w:rPr>
  </w:style>
  <w:style w:type="paragraph" w:styleId="Overskrift6">
    <w:name w:val="heading 6"/>
    <w:basedOn w:val="Normal"/>
    <w:next w:val="Normal"/>
    <w:qFormat/>
    <w:rsid w:val="003965C3"/>
    <w:pPr>
      <w:numPr>
        <w:ilvl w:val="5"/>
        <w:numId w:val="1"/>
      </w:numPr>
      <w:spacing w:before="240" w:after="60"/>
      <w:outlineLvl w:val="5"/>
    </w:pPr>
    <w:rPr>
      <w:b/>
      <w:bCs/>
    </w:rPr>
  </w:style>
  <w:style w:type="paragraph" w:styleId="Overskrift7">
    <w:name w:val="heading 7"/>
    <w:basedOn w:val="Normal"/>
    <w:next w:val="Normal"/>
    <w:qFormat/>
    <w:rsid w:val="003965C3"/>
    <w:pPr>
      <w:numPr>
        <w:ilvl w:val="6"/>
        <w:numId w:val="1"/>
      </w:numPr>
      <w:spacing w:before="240" w:after="60"/>
      <w:outlineLvl w:val="6"/>
    </w:pPr>
  </w:style>
  <w:style w:type="paragraph" w:styleId="Overskrift8">
    <w:name w:val="heading 8"/>
    <w:basedOn w:val="Normal"/>
    <w:next w:val="Normal"/>
    <w:qFormat/>
    <w:rsid w:val="003965C3"/>
    <w:pPr>
      <w:numPr>
        <w:ilvl w:val="7"/>
        <w:numId w:val="1"/>
      </w:numPr>
      <w:spacing w:before="240" w:after="60"/>
      <w:outlineLvl w:val="7"/>
    </w:pPr>
    <w:rPr>
      <w:i/>
      <w:iCs/>
    </w:rPr>
  </w:style>
  <w:style w:type="paragraph" w:styleId="Overskrift9">
    <w:name w:val="heading 9"/>
    <w:basedOn w:val="Normal"/>
    <w:next w:val="Normal"/>
    <w:qFormat/>
    <w:rsid w:val="003965C3"/>
    <w:pPr>
      <w:numPr>
        <w:ilvl w:val="8"/>
        <w:numId w:val="1"/>
      </w:numPr>
      <w:spacing w:before="240" w:after="60"/>
      <w:outlineLvl w:val="8"/>
    </w:pPr>
    <w:rPr>
      <w:rFonts w:ascii="Arial" w:hAnsi="Arial" w:cs="Arial"/>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link w:val="Overskrift2"/>
    <w:rsid w:val="00DD32D1"/>
    <w:rPr>
      <w:rFonts w:asciiTheme="minorHAnsi" w:hAnsiTheme="minorHAnsi" w:cs="Arial"/>
      <w:b/>
      <w:bCs/>
      <w:iCs/>
      <w:sz w:val="28"/>
      <w:szCs w:val="28"/>
    </w:rPr>
  </w:style>
  <w:style w:type="paragraph" w:styleId="Merknadstekst">
    <w:name w:val="annotation text"/>
    <w:basedOn w:val="Normal"/>
    <w:semiHidden/>
    <w:rsid w:val="003965C3"/>
    <w:rPr>
      <w:sz w:val="20"/>
      <w:szCs w:val="20"/>
    </w:rPr>
  </w:style>
  <w:style w:type="character" w:styleId="Hyperkobling">
    <w:name w:val="Hyperlink"/>
    <w:uiPriority w:val="99"/>
    <w:rsid w:val="003965C3"/>
    <w:rPr>
      <w:color w:val="0000FF"/>
      <w:u w:val="single"/>
    </w:rPr>
  </w:style>
  <w:style w:type="paragraph" w:styleId="Topptekst">
    <w:name w:val="header"/>
    <w:basedOn w:val="Normal"/>
    <w:link w:val="TopptekstTegn"/>
    <w:rsid w:val="003965C3"/>
    <w:pPr>
      <w:tabs>
        <w:tab w:val="center" w:pos="4536"/>
        <w:tab w:val="right" w:pos="9072"/>
      </w:tabs>
    </w:pPr>
    <w:rPr>
      <w:szCs w:val="20"/>
    </w:rPr>
  </w:style>
  <w:style w:type="paragraph" w:styleId="Sluttnotetekst">
    <w:name w:val="endnote text"/>
    <w:basedOn w:val="Normal"/>
    <w:semiHidden/>
    <w:rsid w:val="003965C3"/>
    <w:rPr>
      <w:szCs w:val="20"/>
    </w:rPr>
  </w:style>
  <w:style w:type="paragraph" w:styleId="Bunntekst">
    <w:name w:val="footer"/>
    <w:basedOn w:val="Normal"/>
    <w:rsid w:val="003965C3"/>
    <w:pPr>
      <w:tabs>
        <w:tab w:val="center" w:pos="4536"/>
        <w:tab w:val="right" w:pos="9072"/>
      </w:tabs>
    </w:pPr>
  </w:style>
  <w:style w:type="character" w:styleId="Sidetall">
    <w:name w:val="page number"/>
    <w:basedOn w:val="Standardskriftforavsnitt"/>
    <w:rsid w:val="003965C3"/>
  </w:style>
  <w:style w:type="paragraph" w:styleId="Kommentaremne">
    <w:name w:val="annotation subject"/>
    <w:basedOn w:val="Merknadstekst"/>
    <w:next w:val="Merknadstekst"/>
    <w:link w:val="KommentaremneTegn"/>
    <w:semiHidden/>
    <w:rsid w:val="003965C3"/>
    <w:rPr>
      <w:b/>
      <w:bCs/>
    </w:rPr>
  </w:style>
  <w:style w:type="paragraph" w:customStyle="1" w:styleId="CharCharCharTegnCharCharCharCharCharTegnCharCharCharTegn">
    <w:name w:val="Char Char Char Tegn Char Char Char Char Char Tegn Char Char Char Tegn"/>
    <w:basedOn w:val="Normal"/>
    <w:rsid w:val="003965C3"/>
    <w:pPr>
      <w:spacing w:after="160" w:line="240" w:lineRule="exact"/>
    </w:pPr>
    <w:rPr>
      <w:rFonts w:ascii="Verdana" w:hAnsi="Verdana"/>
      <w:sz w:val="20"/>
      <w:szCs w:val="20"/>
      <w:lang w:val="en-US" w:eastAsia="en-US"/>
    </w:rPr>
  </w:style>
  <w:style w:type="character" w:styleId="Fulgthyperkobling">
    <w:name w:val="FollowedHyperlink"/>
    <w:rsid w:val="003965C3"/>
    <w:rPr>
      <w:color w:val="800080"/>
      <w:u w:val="single"/>
    </w:rPr>
  </w:style>
  <w:style w:type="paragraph" w:styleId="Brdtekst">
    <w:name w:val="Body Text"/>
    <w:basedOn w:val="Normal"/>
    <w:rsid w:val="003965C3"/>
    <w:pPr>
      <w:spacing w:line="300" w:lineRule="atLeast"/>
    </w:pPr>
    <w:rPr>
      <w:rFonts w:ascii="DepCentury Old Style" w:hAnsi="DepCentury Old Style"/>
      <w:szCs w:val="20"/>
    </w:rPr>
  </w:style>
  <w:style w:type="paragraph" w:customStyle="1" w:styleId="p7">
    <w:name w:val="p7"/>
    <w:basedOn w:val="Normal"/>
    <w:rsid w:val="003965C3"/>
    <w:pPr>
      <w:widowControl w:val="0"/>
      <w:spacing w:line="240" w:lineRule="atLeast"/>
      <w:ind w:left="920"/>
      <w:jc w:val="both"/>
    </w:pPr>
    <w:rPr>
      <w:snapToGrid w:val="0"/>
      <w:szCs w:val="20"/>
    </w:rPr>
  </w:style>
  <w:style w:type="paragraph" w:styleId="Brdtekstinnrykk">
    <w:name w:val="Body Text Indent"/>
    <w:basedOn w:val="Normal"/>
    <w:rsid w:val="003965C3"/>
    <w:pPr>
      <w:spacing w:after="120"/>
      <w:ind w:left="283"/>
    </w:pPr>
    <w:rPr>
      <w:szCs w:val="20"/>
    </w:rPr>
  </w:style>
  <w:style w:type="paragraph" w:styleId="INNH1">
    <w:name w:val="toc 1"/>
    <w:basedOn w:val="Normal"/>
    <w:next w:val="Normal"/>
    <w:autoRedefine/>
    <w:uiPriority w:val="39"/>
    <w:rsid w:val="003965C3"/>
    <w:pPr>
      <w:spacing w:before="120" w:after="120"/>
    </w:pPr>
    <w:rPr>
      <w:b/>
      <w:bCs/>
      <w:caps/>
      <w:sz w:val="20"/>
      <w:szCs w:val="20"/>
    </w:rPr>
  </w:style>
  <w:style w:type="paragraph" w:styleId="INNH2">
    <w:name w:val="toc 2"/>
    <w:basedOn w:val="Normal"/>
    <w:next w:val="Normal"/>
    <w:autoRedefine/>
    <w:uiPriority w:val="39"/>
    <w:rsid w:val="003965C3"/>
    <w:pPr>
      <w:ind w:left="240"/>
    </w:pPr>
    <w:rPr>
      <w:smallCaps/>
      <w:sz w:val="20"/>
      <w:szCs w:val="20"/>
    </w:rPr>
  </w:style>
  <w:style w:type="paragraph" w:customStyle="1" w:styleId="Overskrift2Overskrift2Tegn">
    <w:name w:val="Overskrift 2.Overskrift 2 Tegn"/>
    <w:basedOn w:val="Normal"/>
    <w:next w:val="Normal"/>
    <w:rsid w:val="003965C3"/>
    <w:pPr>
      <w:keepNext/>
      <w:tabs>
        <w:tab w:val="num" w:pos="576"/>
      </w:tabs>
      <w:ind w:left="576" w:hanging="576"/>
      <w:outlineLvl w:val="1"/>
    </w:pPr>
    <w:rPr>
      <w:b/>
      <w:sz w:val="36"/>
      <w:szCs w:val="20"/>
    </w:rPr>
  </w:style>
  <w:style w:type="paragraph" w:styleId="Tittel">
    <w:name w:val="Title"/>
    <w:basedOn w:val="Normal"/>
    <w:qFormat/>
    <w:rsid w:val="003965C3"/>
    <w:pPr>
      <w:spacing w:after="120"/>
    </w:pPr>
    <w:rPr>
      <w:b/>
      <w:kern w:val="28"/>
      <w:szCs w:val="20"/>
    </w:rPr>
  </w:style>
  <w:style w:type="paragraph" w:styleId="Innledendehilsen">
    <w:name w:val="Salutation"/>
    <w:basedOn w:val="Normal"/>
    <w:next w:val="Normal"/>
    <w:rsid w:val="003965C3"/>
    <w:rPr>
      <w:szCs w:val="20"/>
    </w:rPr>
  </w:style>
  <w:style w:type="paragraph" w:customStyle="1" w:styleId="Default">
    <w:name w:val="Default"/>
    <w:rsid w:val="003965C3"/>
    <w:pPr>
      <w:autoSpaceDE w:val="0"/>
      <w:autoSpaceDN w:val="0"/>
      <w:adjustRightInd w:val="0"/>
    </w:pPr>
    <w:rPr>
      <w:color w:val="000000"/>
      <w:sz w:val="24"/>
      <w:szCs w:val="24"/>
    </w:rPr>
  </w:style>
  <w:style w:type="character" w:customStyle="1" w:styleId="TopptekstTegn">
    <w:name w:val="Topptekst Tegn"/>
    <w:link w:val="Topptekst"/>
    <w:uiPriority w:val="99"/>
    <w:rsid w:val="002077A3"/>
    <w:rPr>
      <w:sz w:val="24"/>
    </w:rPr>
  </w:style>
  <w:style w:type="paragraph" w:styleId="Bobletekst">
    <w:name w:val="Balloon Text"/>
    <w:basedOn w:val="Normal"/>
    <w:link w:val="BobletekstTegn"/>
    <w:rsid w:val="002077A3"/>
    <w:rPr>
      <w:rFonts w:ascii="Tahoma" w:hAnsi="Tahoma" w:cs="Tahoma"/>
      <w:sz w:val="16"/>
      <w:szCs w:val="16"/>
    </w:rPr>
  </w:style>
  <w:style w:type="character" w:customStyle="1" w:styleId="BobletekstTegn">
    <w:name w:val="Bobletekst Tegn"/>
    <w:link w:val="Bobletekst"/>
    <w:rsid w:val="002077A3"/>
    <w:rPr>
      <w:rFonts w:ascii="Tahoma" w:hAnsi="Tahoma" w:cs="Tahoma"/>
      <w:sz w:val="16"/>
      <w:szCs w:val="16"/>
    </w:rPr>
  </w:style>
  <w:style w:type="paragraph" w:styleId="Listeavsnitt">
    <w:name w:val="List Paragraph"/>
    <w:basedOn w:val="Normal"/>
    <w:uiPriority w:val="34"/>
    <w:qFormat/>
    <w:rsid w:val="00821344"/>
    <w:pPr>
      <w:ind w:left="708"/>
    </w:pPr>
  </w:style>
  <w:style w:type="paragraph" w:customStyle="1" w:styleId="CharCharCharTegnCharCharCharCharCharTegnCharCharCharTegn1">
    <w:name w:val="Char Char Char Tegn Char Char Char Char Char Tegn Char Char Char Tegn1"/>
    <w:basedOn w:val="Normal"/>
    <w:rsid w:val="00132B4F"/>
    <w:pPr>
      <w:spacing w:after="160" w:line="240" w:lineRule="exact"/>
    </w:pPr>
    <w:rPr>
      <w:rFonts w:ascii="Verdana" w:hAnsi="Verdana"/>
      <w:sz w:val="20"/>
      <w:szCs w:val="20"/>
      <w:lang w:val="en-US" w:eastAsia="en-US"/>
    </w:rPr>
  </w:style>
  <w:style w:type="paragraph" w:styleId="Overskriftforinnholdsfortegnelse">
    <w:name w:val="TOC Heading"/>
    <w:basedOn w:val="Overskrift1"/>
    <w:next w:val="Normal"/>
    <w:uiPriority w:val="39"/>
    <w:semiHidden/>
    <w:unhideWhenUsed/>
    <w:qFormat/>
    <w:rsid w:val="00B26DE1"/>
    <w:pPr>
      <w:keepLines/>
      <w:numPr>
        <w:numId w:val="0"/>
      </w:numPr>
      <w:spacing w:after="0" w:line="276" w:lineRule="auto"/>
      <w:outlineLvl w:val="9"/>
    </w:pPr>
    <w:rPr>
      <w:rFonts w:asciiTheme="majorHAnsi" w:eastAsiaTheme="majorEastAsia" w:hAnsiTheme="majorHAnsi" w:cstheme="majorBidi"/>
      <w:caps w:val="0"/>
      <w:color w:val="365F91" w:themeColor="accent1" w:themeShade="BF"/>
      <w:kern w:val="0"/>
      <w:szCs w:val="28"/>
    </w:rPr>
  </w:style>
  <w:style w:type="paragraph" w:styleId="INNH3">
    <w:name w:val="toc 3"/>
    <w:basedOn w:val="Normal"/>
    <w:next w:val="Normal"/>
    <w:autoRedefine/>
    <w:uiPriority w:val="39"/>
    <w:rsid w:val="004F5ABD"/>
    <w:pPr>
      <w:tabs>
        <w:tab w:val="left" w:pos="1320"/>
        <w:tab w:val="right" w:leader="dot" w:pos="9060"/>
      </w:tabs>
      <w:ind w:left="440"/>
    </w:pPr>
    <w:rPr>
      <w:smallCaps/>
      <w:noProof/>
      <w:sz w:val="20"/>
      <w:szCs w:val="20"/>
    </w:rPr>
  </w:style>
  <w:style w:type="character" w:styleId="Merknadsreferanse">
    <w:name w:val="annotation reference"/>
    <w:basedOn w:val="Standardskriftforavsnitt"/>
    <w:rsid w:val="00335B6D"/>
    <w:rPr>
      <w:sz w:val="16"/>
      <w:szCs w:val="16"/>
    </w:rPr>
  </w:style>
  <w:style w:type="paragraph" w:customStyle="1" w:styleId="Websak9">
    <w:name w:val="Websak9"/>
    <w:aliases w:val="5H"/>
    <w:basedOn w:val="Normal"/>
    <w:rsid w:val="00B770D6"/>
    <w:pPr>
      <w:jc w:val="right"/>
    </w:pPr>
    <w:rPr>
      <w:rFonts w:ascii="Arial" w:hAnsi="Arial"/>
      <w:caps/>
      <w:sz w:val="19"/>
    </w:rPr>
  </w:style>
  <w:style w:type="character" w:customStyle="1" w:styleId="KommentaremneTegn">
    <w:name w:val="Kommentaremne Tegn"/>
    <w:basedOn w:val="Standardskriftforavsnitt"/>
    <w:link w:val="Kommentaremne"/>
    <w:semiHidden/>
    <w:rsid w:val="00B770D6"/>
    <w:rPr>
      <w:rFonts w:asciiTheme="minorHAnsi" w:hAnsiTheme="minorHAnsi"/>
      <w:b/>
      <w:bCs/>
    </w:rPr>
  </w:style>
  <w:style w:type="paragraph" w:styleId="NormalWeb">
    <w:name w:val="Normal (Web)"/>
    <w:basedOn w:val="Normal"/>
    <w:semiHidden/>
    <w:unhideWhenUsed/>
    <w:rsid w:val="00DB0E59"/>
    <w:rPr>
      <w:rFonts w:ascii="Times New Roman" w:hAnsi="Times New Roman"/>
      <w:sz w:val="24"/>
      <w:szCs w:val="24"/>
    </w:rPr>
  </w:style>
  <w:style w:type="paragraph" w:styleId="Revisjon">
    <w:name w:val="Revision"/>
    <w:hidden/>
    <w:uiPriority w:val="99"/>
    <w:semiHidden/>
    <w:rsid w:val="00574FD1"/>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860262">
      <w:bodyDiv w:val="1"/>
      <w:marLeft w:val="0"/>
      <w:marRight w:val="0"/>
      <w:marTop w:val="0"/>
      <w:marBottom w:val="0"/>
      <w:divBdr>
        <w:top w:val="none" w:sz="0" w:space="0" w:color="auto"/>
        <w:left w:val="none" w:sz="0" w:space="0" w:color="auto"/>
        <w:bottom w:val="none" w:sz="0" w:space="0" w:color="auto"/>
        <w:right w:val="none" w:sz="0" w:space="0" w:color="auto"/>
      </w:divBdr>
    </w:div>
    <w:div w:id="577136772">
      <w:bodyDiv w:val="1"/>
      <w:marLeft w:val="0"/>
      <w:marRight w:val="0"/>
      <w:marTop w:val="0"/>
      <w:marBottom w:val="0"/>
      <w:divBdr>
        <w:top w:val="none" w:sz="0" w:space="0" w:color="auto"/>
        <w:left w:val="none" w:sz="0" w:space="0" w:color="auto"/>
        <w:bottom w:val="none" w:sz="0" w:space="0" w:color="auto"/>
        <w:right w:val="none" w:sz="0" w:space="0" w:color="auto"/>
      </w:divBdr>
    </w:div>
    <w:div w:id="1452626505">
      <w:bodyDiv w:val="1"/>
      <w:marLeft w:val="0"/>
      <w:marRight w:val="0"/>
      <w:marTop w:val="0"/>
      <w:marBottom w:val="0"/>
      <w:divBdr>
        <w:top w:val="none" w:sz="0" w:space="0" w:color="auto"/>
        <w:left w:val="none" w:sz="0" w:space="0" w:color="auto"/>
        <w:bottom w:val="none" w:sz="0" w:space="0" w:color="auto"/>
        <w:right w:val="none" w:sz="0" w:space="0" w:color="auto"/>
      </w:divBdr>
    </w:div>
    <w:div w:id="1469859373">
      <w:bodyDiv w:val="1"/>
      <w:marLeft w:val="0"/>
      <w:marRight w:val="0"/>
      <w:marTop w:val="0"/>
      <w:marBottom w:val="0"/>
      <w:divBdr>
        <w:top w:val="none" w:sz="0" w:space="0" w:color="auto"/>
        <w:left w:val="none" w:sz="0" w:space="0" w:color="auto"/>
        <w:bottom w:val="none" w:sz="0" w:space="0" w:color="auto"/>
        <w:right w:val="none" w:sz="0" w:space="0" w:color="auto"/>
      </w:divBdr>
    </w:div>
    <w:div w:id="1772822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aerum.kommune.no/"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baerum.kommune.no/globalassets/tjenester/vei-trafikk-og-parkering/drift-og-vedlikeholdsstandard-kommunale-veier-barum-kommune-2020.pdf" TargetMode="External"/><Relationship Id="rId4" Type="http://schemas.openxmlformats.org/officeDocument/2006/relationships/settings" Target="settings.xml"/><Relationship Id="rId9" Type="http://schemas.openxmlformats.org/officeDocument/2006/relationships/hyperlink" Target="https://www.baerum.kommune.no/tjenester/vei-trafikk-og-parkering/vei--og-gatenormalen/"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torsv\OneDrive%20-%20B&#230;rum%20kommune\5%20Vedlikehold\21.%20Konkurransegrunnlag%20&#229;pen%20tilbudskonkurranse%20(u%20e&#248;s)%20(1946)"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ocument>
  <properties>
    <language/>
    <mutualMergeSupport>False</mutualMergeSupport>
    <mergeMode>MergeOne</mergeMode>
    <showHiddenMark>False</showHiddenMark>
    <websakInfo>
      <fletteDato>08.05.2026</fletteDato>
      <sakid>2020176440</sakid>
      <jpid>2021648464</jpid>
      <filUnique>13455330</filUnique>
      <filChecksumFørFlett>zH55eHX8Va01APUPVFcqww==</filChecksumFørFlett>
      <erHoveddokument>True</erHoveddokument>
      <dcTitle>Konkurransegrunnlag</dcTitle>
    </websakInfo>
    <sdm_dummy/>
    <templateURI>docx</templateURI>
    <docs>
      <doc>
        <sdm_sdfid/>
        <sdm_watermark/>
      </doc>
    </docs>
  </properties>
  <body/>
  <footer/>
  <header>
    <Soa_Navn>Anskaffelser</Soa_Navn>
  </header>
</document>
</file>

<file path=customXml/itemProps1.xml><?xml version="1.0" encoding="utf-8"?>
<ds:datastoreItem xmlns:ds="http://schemas.openxmlformats.org/officeDocument/2006/customXml" ds:itemID="{454D4FA3-EA39-418E-BEDA-99DEABAC5497}">
  <ds:schemaRefs/>
</ds:datastoreItem>
</file>

<file path=docProps/app.xml><?xml version="1.0" encoding="utf-8"?>
<Properties xmlns="http://schemas.openxmlformats.org/officeDocument/2006/extended-properties" xmlns:vt="http://schemas.openxmlformats.org/officeDocument/2006/docPropsVTypes">
  <Template>21. Konkurransegrunnlag åpen tilbudskonkurranse (u eøs) (1946)</Template>
  <TotalTime>625</TotalTime>
  <Pages>10</Pages>
  <Words>3142</Words>
  <Characters>16654</Characters>
  <Application>Microsoft Office Word</Application>
  <DocSecurity>0</DocSecurity>
  <Lines>138</Lines>
  <Paragraphs>39</Paragraphs>
  <ScaleCrop>false</ScaleCrop>
  <HeadingPairs>
    <vt:vector size="2" baseType="variant">
      <vt:variant>
        <vt:lpstr>Tittel</vt:lpstr>
      </vt:variant>
      <vt:variant>
        <vt:i4>1</vt:i4>
      </vt:variant>
    </vt:vector>
  </HeadingPairs>
  <TitlesOfParts>
    <vt:vector size="1" baseType="lpstr">
      <vt:lpstr>Konkurransegrunnlag</vt:lpstr>
    </vt:vector>
  </TitlesOfParts>
  <Company>Bærum kommune</Company>
  <LinksUpToDate>false</LinksUpToDate>
  <CharactersWithSpaces>19757</CharactersWithSpaces>
  <SharedDoc>false</SharedDoc>
  <HLinks>
    <vt:vector size="258" baseType="variant">
      <vt:variant>
        <vt:i4>65625</vt:i4>
      </vt:variant>
      <vt:variant>
        <vt:i4>240</vt:i4>
      </vt:variant>
      <vt:variant>
        <vt:i4>0</vt:i4>
      </vt:variant>
      <vt:variant>
        <vt:i4>5</vt:i4>
      </vt:variant>
      <vt:variant>
        <vt:lpwstr>http://www.doffin.no/</vt:lpwstr>
      </vt:variant>
      <vt:variant>
        <vt:lpwstr/>
      </vt:variant>
      <vt:variant>
        <vt:i4>5898326</vt:i4>
      </vt:variant>
      <vt:variant>
        <vt:i4>237</vt:i4>
      </vt:variant>
      <vt:variant>
        <vt:i4>0</vt:i4>
      </vt:variant>
      <vt:variant>
        <vt:i4>5</vt:i4>
      </vt:variant>
      <vt:variant>
        <vt:lpwstr>http://www.baerum.kommune.no/</vt:lpwstr>
      </vt:variant>
      <vt:variant>
        <vt:lpwstr/>
      </vt:variant>
      <vt:variant>
        <vt:i4>1703997</vt:i4>
      </vt:variant>
      <vt:variant>
        <vt:i4>230</vt:i4>
      </vt:variant>
      <vt:variant>
        <vt:i4>0</vt:i4>
      </vt:variant>
      <vt:variant>
        <vt:i4>5</vt:i4>
      </vt:variant>
      <vt:variant>
        <vt:lpwstr/>
      </vt:variant>
      <vt:variant>
        <vt:lpwstr>_Toc390667859</vt:lpwstr>
      </vt:variant>
      <vt:variant>
        <vt:i4>1703997</vt:i4>
      </vt:variant>
      <vt:variant>
        <vt:i4>224</vt:i4>
      </vt:variant>
      <vt:variant>
        <vt:i4>0</vt:i4>
      </vt:variant>
      <vt:variant>
        <vt:i4>5</vt:i4>
      </vt:variant>
      <vt:variant>
        <vt:lpwstr/>
      </vt:variant>
      <vt:variant>
        <vt:lpwstr>_Toc390667858</vt:lpwstr>
      </vt:variant>
      <vt:variant>
        <vt:i4>1703997</vt:i4>
      </vt:variant>
      <vt:variant>
        <vt:i4>218</vt:i4>
      </vt:variant>
      <vt:variant>
        <vt:i4>0</vt:i4>
      </vt:variant>
      <vt:variant>
        <vt:i4>5</vt:i4>
      </vt:variant>
      <vt:variant>
        <vt:lpwstr/>
      </vt:variant>
      <vt:variant>
        <vt:lpwstr>_Toc390667857</vt:lpwstr>
      </vt:variant>
      <vt:variant>
        <vt:i4>1703997</vt:i4>
      </vt:variant>
      <vt:variant>
        <vt:i4>212</vt:i4>
      </vt:variant>
      <vt:variant>
        <vt:i4>0</vt:i4>
      </vt:variant>
      <vt:variant>
        <vt:i4>5</vt:i4>
      </vt:variant>
      <vt:variant>
        <vt:lpwstr/>
      </vt:variant>
      <vt:variant>
        <vt:lpwstr>_Toc390667856</vt:lpwstr>
      </vt:variant>
      <vt:variant>
        <vt:i4>1703997</vt:i4>
      </vt:variant>
      <vt:variant>
        <vt:i4>206</vt:i4>
      </vt:variant>
      <vt:variant>
        <vt:i4>0</vt:i4>
      </vt:variant>
      <vt:variant>
        <vt:i4>5</vt:i4>
      </vt:variant>
      <vt:variant>
        <vt:lpwstr/>
      </vt:variant>
      <vt:variant>
        <vt:lpwstr>_Toc390667855</vt:lpwstr>
      </vt:variant>
      <vt:variant>
        <vt:i4>1703997</vt:i4>
      </vt:variant>
      <vt:variant>
        <vt:i4>200</vt:i4>
      </vt:variant>
      <vt:variant>
        <vt:i4>0</vt:i4>
      </vt:variant>
      <vt:variant>
        <vt:i4>5</vt:i4>
      </vt:variant>
      <vt:variant>
        <vt:lpwstr/>
      </vt:variant>
      <vt:variant>
        <vt:lpwstr>_Toc390667854</vt:lpwstr>
      </vt:variant>
      <vt:variant>
        <vt:i4>1703997</vt:i4>
      </vt:variant>
      <vt:variant>
        <vt:i4>194</vt:i4>
      </vt:variant>
      <vt:variant>
        <vt:i4>0</vt:i4>
      </vt:variant>
      <vt:variant>
        <vt:i4>5</vt:i4>
      </vt:variant>
      <vt:variant>
        <vt:lpwstr/>
      </vt:variant>
      <vt:variant>
        <vt:lpwstr>_Toc390667853</vt:lpwstr>
      </vt:variant>
      <vt:variant>
        <vt:i4>1703997</vt:i4>
      </vt:variant>
      <vt:variant>
        <vt:i4>188</vt:i4>
      </vt:variant>
      <vt:variant>
        <vt:i4>0</vt:i4>
      </vt:variant>
      <vt:variant>
        <vt:i4>5</vt:i4>
      </vt:variant>
      <vt:variant>
        <vt:lpwstr/>
      </vt:variant>
      <vt:variant>
        <vt:lpwstr>_Toc390667852</vt:lpwstr>
      </vt:variant>
      <vt:variant>
        <vt:i4>1703997</vt:i4>
      </vt:variant>
      <vt:variant>
        <vt:i4>182</vt:i4>
      </vt:variant>
      <vt:variant>
        <vt:i4>0</vt:i4>
      </vt:variant>
      <vt:variant>
        <vt:i4>5</vt:i4>
      </vt:variant>
      <vt:variant>
        <vt:lpwstr/>
      </vt:variant>
      <vt:variant>
        <vt:lpwstr>_Toc390667851</vt:lpwstr>
      </vt:variant>
      <vt:variant>
        <vt:i4>1703997</vt:i4>
      </vt:variant>
      <vt:variant>
        <vt:i4>176</vt:i4>
      </vt:variant>
      <vt:variant>
        <vt:i4>0</vt:i4>
      </vt:variant>
      <vt:variant>
        <vt:i4>5</vt:i4>
      </vt:variant>
      <vt:variant>
        <vt:lpwstr/>
      </vt:variant>
      <vt:variant>
        <vt:lpwstr>_Toc390667850</vt:lpwstr>
      </vt:variant>
      <vt:variant>
        <vt:i4>1769533</vt:i4>
      </vt:variant>
      <vt:variant>
        <vt:i4>170</vt:i4>
      </vt:variant>
      <vt:variant>
        <vt:i4>0</vt:i4>
      </vt:variant>
      <vt:variant>
        <vt:i4>5</vt:i4>
      </vt:variant>
      <vt:variant>
        <vt:lpwstr/>
      </vt:variant>
      <vt:variant>
        <vt:lpwstr>_Toc390667849</vt:lpwstr>
      </vt:variant>
      <vt:variant>
        <vt:i4>1769533</vt:i4>
      </vt:variant>
      <vt:variant>
        <vt:i4>164</vt:i4>
      </vt:variant>
      <vt:variant>
        <vt:i4>0</vt:i4>
      </vt:variant>
      <vt:variant>
        <vt:i4>5</vt:i4>
      </vt:variant>
      <vt:variant>
        <vt:lpwstr/>
      </vt:variant>
      <vt:variant>
        <vt:lpwstr>_Toc390667848</vt:lpwstr>
      </vt:variant>
      <vt:variant>
        <vt:i4>1769533</vt:i4>
      </vt:variant>
      <vt:variant>
        <vt:i4>158</vt:i4>
      </vt:variant>
      <vt:variant>
        <vt:i4>0</vt:i4>
      </vt:variant>
      <vt:variant>
        <vt:i4>5</vt:i4>
      </vt:variant>
      <vt:variant>
        <vt:lpwstr/>
      </vt:variant>
      <vt:variant>
        <vt:lpwstr>_Toc390667847</vt:lpwstr>
      </vt:variant>
      <vt:variant>
        <vt:i4>1769533</vt:i4>
      </vt:variant>
      <vt:variant>
        <vt:i4>152</vt:i4>
      </vt:variant>
      <vt:variant>
        <vt:i4>0</vt:i4>
      </vt:variant>
      <vt:variant>
        <vt:i4>5</vt:i4>
      </vt:variant>
      <vt:variant>
        <vt:lpwstr/>
      </vt:variant>
      <vt:variant>
        <vt:lpwstr>_Toc390667846</vt:lpwstr>
      </vt:variant>
      <vt:variant>
        <vt:i4>1769533</vt:i4>
      </vt:variant>
      <vt:variant>
        <vt:i4>146</vt:i4>
      </vt:variant>
      <vt:variant>
        <vt:i4>0</vt:i4>
      </vt:variant>
      <vt:variant>
        <vt:i4>5</vt:i4>
      </vt:variant>
      <vt:variant>
        <vt:lpwstr/>
      </vt:variant>
      <vt:variant>
        <vt:lpwstr>_Toc390667845</vt:lpwstr>
      </vt:variant>
      <vt:variant>
        <vt:i4>1769533</vt:i4>
      </vt:variant>
      <vt:variant>
        <vt:i4>140</vt:i4>
      </vt:variant>
      <vt:variant>
        <vt:i4>0</vt:i4>
      </vt:variant>
      <vt:variant>
        <vt:i4>5</vt:i4>
      </vt:variant>
      <vt:variant>
        <vt:lpwstr/>
      </vt:variant>
      <vt:variant>
        <vt:lpwstr>_Toc390667844</vt:lpwstr>
      </vt:variant>
      <vt:variant>
        <vt:i4>1769533</vt:i4>
      </vt:variant>
      <vt:variant>
        <vt:i4>134</vt:i4>
      </vt:variant>
      <vt:variant>
        <vt:i4>0</vt:i4>
      </vt:variant>
      <vt:variant>
        <vt:i4>5</vt:i4>
      </vt:variant>
      <vt:variant>
        <vt:lpwstr/>
      </vt:variant>
      <vt:variant>
        <vt:lpwstr>_Toc390667843</vt:lpwstr>
      </vt:variant>
      <vt:variant>
        <vt:i4>1769533</vt:i4>
      </vt:variant>
      <vt:variant>
        <vt:i4>128</vt:i4>
      </vt:variant>
      <vt:variant>
        <vt:i4>0</vt:i4>
      </vt:variant>
      <vt:variant>
        <vt:i4>5</vt:i4>
      </vt:variant>
      <vt:variant>
        <vt:lpwstr/>
      </vt:variant>
      <vt:variant>
        <vt:lpwstr>_Toc390667842</vt:lpwstr>
      </vt:variant>
      <vt:variant>
        <vt:i4>1769533</vt:i4>
      </vt:variant>
      <vt:variant>
        <vt:i4>122</vt:i4>
      </vt:variant>
      <vt:variant>
        <vt:i4>0</vt:i4>
      </vt:variant>
      <vt:variant>
        <vt:i4>5</vt:i4>
      </vt:variant>
      <vt:variant>
        <vt:lpwstr/>
      </vt:variant>
      <vt:variant>
        <vt:lpwstr>_Toc390667841</vt:lpwstr>
      </vt:variant>
      <vt:variant>
        <vt:i4>1769533</vt:i4>
      </vt:variant>
      <vt:variant>
        <vt:i4>116</vt:i4>
      </vt:variant>
      <vt:variant>
        <vt:i4>0</vt:i4>
      </vt:variant>
      <vt:variant>
        <vt:i4>5</vt:i4>
      </vt:variant>
      <vt:variant>
        <vt:lpwstr/>
      </vt:variant>
      <vt:variant>
        <vt:lpwstr>_Toc390667840</vt:lpwstr>
      </vt:variant>
      <vt:variant>
        <vt:i4>1835069</vt:i4>
      </vt:variant>
      <vt:variant>
        <vt:i4>110</vt:i4>
      </vt:variant>
      <vt:variant>
        <vt:i4>0</vt:i4>
      </vt:variant>
      <vt:variant>
        <vt:i4>5</vt:i4>
      </vt:variant>
      <vt:variant>
        <vt:lpwstr/>
      </vt:variant>
      <vt:variant>
        <vt:lpwstr>_Toc390667839</vt:lpwstr>
      </vt:variant>
      <vt:variant>
        <vt:i4>1835069</vt:i4>
      </vt:variant>
      <vt:variant>
        <vt:i4>104</vt:i4>
      </vt:variant>
      <vt:variant>
        <vt:i4>0</vt:i4>
      </vt:variant>
      <vt:variant>
        <vt:i4>5</vt:i4>
      </vt:variant>
      <vt:variant>
        <vt:lpwstr/>
      </vt:variant>
      <vt:variant>
        <vt:lpwstr>_Toc390667838</vt:lpwstr>
      </vt:variant>
      <vt:variant>
        <vt:i4>1835069</vt:i4>
      </vt:variant>
      <vt:variant>
        <vt:i4>98</vt:i4>
      </vt:variant>
      <vt:variant>
        <vt:i4>0</vt:i4>
      </vt:variant>
      <vt:variant>
        <vt:i4>5</vt:i4>
      </vt:variant>
      <vt:variant>
        <vt:lpwstr/>
      </vt:variant>
      <vt:variant>
        <vt:lpwstr>_Toc390667837</vt:lpwstr>
      </vt:variant>
      <vt:variant>
        <vt:i4>1835069</vt:i4>
      </vt:variant>
      <vt:variant>
        <vt:i4>92</vt:i4>
      </vt:variant>
      <vt:variant>
        <vt:i4>0</vt:i4>
      </vt:variant>
      <vt:variant>
        <vt:i4>5</vt:i4>
      </vt:variant>
      <vt:variant>
        <vt:lpwstr/>
      </vt:variant>
      <vt:variant>
        <vt:lpwstr>_Toc390667836</vt:lpwstr>
      </vt:variant>
      <vt:variant>
        <vt:i4>1835069</vt:i4>
      </vt:variant>
      <vt:variant>
        <vt:i4>86</vt:i4>
      </vt:variant>
      <vt:variant>
        <vt:i4>0</vt:i4>
      </vt:variant>
      <vt:variant>
        <vt:i4>5</vt:i4>
      </vt:variant>
      <vt:variant>
        <vt:lpwstr/>
      </vt:variant>
      <vt:variant>
        <vt:lpwstr>_Toc390667835</vt:lpwstr>
      </vt:variant>
      <vt:variant>
        <vt:i4>1835069</vt:i4>
      </vt:variant>
      <vt:variant>
        <vt:i4>80</vt:i4>
      </vt:variant>
      <vt:variant>
        <vt:i4>0</vt:i4>
      </vt:variant>
      <vt:variant>
        <vt:i4>5</vt:i4>
      </vt:variant>
      <vt:variant>
        <vt:lpwstr/>
      </vt:variant>
      <vt:variant>
        <vt:lpwstr>_Toc390667834</vt:lpwstr>
      </vt:variant>
      <vt:variant>
        <vt:i4>1835069</vt:i4>
      </vt:variant>
      <vt:variant>
        <vt:i4>74</vt:i4>
      </vt:variant>
      <vt:variant>
        <vt:i4>0</vt:i4>
      </vt:variant>
      <vt:variant>
        <vt:i4>5</vt:i4>
      </vt:variant>
      <vt:variant>
        <vt:lpwstr/>
      </vt:variant>
      <vt:variant>
        <vt:lpwstr>_Toc390667833</vt:lpwstr>
      </vt:variant>
      <vt:variant>
        <vt:i4>1835069</vt:i4>
      </vt:variant>
      <vt:variant>
        <vt:i4>68</vt:i4>
      </vt:variant>
      <vt:variant>
        <vt:i4>0</vt:i4>
      </vt:variant>
      <vt:variant>
        <vt:i4>5</vt:i4>
      </vt:variant>
      <vt:variant>
        <vt:lpwstr/>
      </vt:variant>
      <vt:variant>
        <vt:lpwstr>_Toc390667832</vt:lpwstr>
      </vt:variant>
      <vt:variant>
        <vt:i4>1835069</vt:i4>
      </vt:variant>
      <vt:variant>
        <vt:i4>62</vt:i4>
      </vt:variant>
      <vt:variant>
        <vt:i4>0</vt:i4>
      </vt:variant>
      <vt:variant>
        <vt:i4>5</vt:i4>
      </vt:variant>
      <vt:variant>
        <vt:lpwstr/>
      </vt:variant>
      <vt:variant>
        <vt:lpwstr>_Toc390667831</vt:lpwstr>
      </vt:variant>
      <vt:variant>
        <vt:i4>1835069</vt:i4>
      </vt:variant>
      <vt:variant>
        <vt:i4>56</vt:i4>
      </vt:variant>
      <vt:variant>
        <vt:i4>0</vt:i4>
      </vt:variant>
      <vt:variant>
        <vt:i4>5</vt:i4>
      </vt:variant>
      <vt:variant>
        <vt:lpwstr/>
      </vt:variant>
      <vt:variant>
        <vt:lpwstr>_Toc390667830</vt:lpwstr>
      </vt:variant>
      <vt:variant>
        <vt:i4>1900605</vt:i4>
      </vt:variant>
      <vt:variant>
        <vt:i4>50</vt:i4>
      </vt:variant>
      <vt:variant>
        <vt:i4>0</vt:i4>
      </vt:variant>
      <vt:variant>
        <vt:i4>5</vt:i4>
      </vt:variant>
      <vt:variant>
        <vt:lpwstr/>
      </vt:variant>
      <vt:variant>
        <vt:lpwstr>_Toc390667829</vt:lpwstr>
      </vt:variant>
      <vt:variant>
        <vt:i4>1900605</vt:i4>
      </vt:variant>
      <vt:variant>
        <vt:i4>44</vt:i4>
      </vt:variant>
      <vt:variant>
        <vt:i4>0</vt:i4>
      </vt:variant>
      <vt:variant>
        <vt:i4>5</vt:i4>
      </vt:variant>
      <vt:variant>
        <vt:lpwstr/>
      </vt:variant>
      <vt:variant>
        <vt:lpwstr>_Toc390667828</vt:lpwstr>
      </vt:variant>
      <vt:variant>
        <vt:i4>1900605</vt:i4>
      </vt:variant>
      <vt:variant>
        <vt:i4>38</vt:i4>
      </vt:variant>
      <vt:variant>
        <vt:i4>0</vt:i4>
      </vt:variant>
      <vt:variant>
        <vt:i4>5</vt:i4>
      </vt:variant>
      <vt:variant>
        <vt:lpwstr/>
      </vt:variant>
      <vt:variant>
        <vt:lpwstr>_Toc390667827</vt:lpwstr>
      </vt:variant>
      <vt:variant>
        <vt:i4>1900605</vt:i4>
      </vt:variant>
      <vt:variant>
        <vt:i4>32</vt:i4>
      </vt:variant>
      <vt:variant>
        <vt:i4>0</vt:i4>
      </vt:variant>
      <vt:variant>
        <vt:i4>5</vt:i4>
      </vt:variant>
      <vt:variant>
        <vt:lpwstr/>
      </vt:variant>
      <vt:variant>
        <vt:lpwstr>_Toc390667826</vt:lpwstr>
      </vt:variant>
      <vt:variant>
        <vt:i4>1900605</vt:i4>
      </vt:variant>
      <vt:variant>
        <vt:i4>26</vt:i4>
      </vt:variant>
      <vt:variant>
        <vt:i4>0</vt:i4>
      </vt:variant>
      <vt:variant>
        <vt:i4>5</vt:i4>
      </vt:variant>
      <vt:variant>
        <vt:lpwstr/>
      </vt:variant>
      <vt:variant>
        <vt:lpwstr>_Toc390667825</vt:lpwstr>
      </vt:variant>
      <vt:variant>
        <vt:i4>1900605</vt:i4>
      </vt:variant>
      <vt:variant>
        <vt:i4>20</vt:i4>
      </vt:variant>
      <vt:variant>
        <vt:i4>0</vt:i4>
      </vt:variant>
      <vt:variant>
        <vt:i4>5</vt:i4>
      </vt:variant>
      <vt:variant>
        <vt:lpwstr/>
      </vt:variant>
      <vt:variant>
        <vt:lpwstr>_Toc390667824</vt:lpwstr>
      </vt:variant>
      <vt:variant>
        <vt:i4>1900605</vt:i4>
      </vt:variant>
      <vt:variant>
        <vt:i4>14</vt:i4>
      </vt:variant>
      <vt:variant>
        <vt:i4>0</vt:i4>
      </vt:variant>
      <vt:variant>
        <vt:i4>5</vt:i4>
      </vt:variant>
      <vt:variant>
        <vt:lpwstr/>
      </vt:variant>
      <vt:variant>
        <vt:lpwstr>_Toc390667823</vt:lpwstr>
      </vt:variant>
      <vt:variant>
        <vt:i4>1900605</vt:i4>
      </vt:variant>
      <vt:variant>
        <vt:i4>8</vt:i4>
      </vt:variant>
      <vt:variant>
        <vt:i4>0</vt:i4>
      </vt:variant>
      <vt:variant>
        <vt:i4>5</vt:i4>
      </vt:variant>
      <vt:variant>
        <vt:lpwstr/>
      </vt:variant>
      <vt:variant>
        <vt:lpwstr>_Toc390667822</vt:lpwstr>
      </vt:variant>
      <vt:variant>
        <vt:i4>1900605</vt:i4>
      </vt:variant>
      <vt:variant>
        <vt:i4>2</vt:i4>
      </vt:variant>
      <vt:variant>
        <vt:i4>0</vt:i4>
      </vt:variant>
      <vt:variant>
        <vt:i4>5</vt:i4>
      </vt:variant>
      <vt:variant>
        <vt:lpwstr/>
      </vt:variant>
      <vt:variant>
        <vt:lpwstr>_Toc390667821</vt:lpwstr>
      </vt:variant>
      <vt:variant>
        <vt:i4>6684754</vt:i4>
      </vt:variant>
      <vt:variant>
        <vt:i4>-1</vt:i4>
      </vt:variant>
      <vt:variant>
        <vt:i4>2049</vt:i4>
      </vt:variant>
      <vt:variant>
        <vt:i4>4</vt:i4>
      </vt:variant>
      <vt:variant>
        <vt:lpwstr/>
      </vt:variant>
      <vt:variant>
        <vt:lpwstr>bm_Logo</vt:lpwstr>
      </vt:variant>
      <vt:variant>
        <vt:i4>1769513</vt:i4>
      </vt:variant>
      <vt:variant>
        <vt:i4>-1</vt:i4>
      </vt:variant>
      <vt:variant>
        <vt:i4>2050</vt:i4>
      </vt:variant>
      <vt:variant>
        <vt:i4>4</vt:i4>
      </vt:variant>
      <vt:variant>
        <vt:lpwstr/>
      </vt:variant>
      <vt:variant>
        <vt:lpwstr>bm_Profil</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Konkurransegrunnlag</dc:title>
  <dc:creator>Anne Storsveen</dc:creator>
  <cp:lastModifiedBy>Anne Storsveen</cp:lastModifiedBy>
  <cp:revision>22</cp:revision>
  <cp:lastPrinted>2015-04-15T13:23:00Z</cp:lastPrinted>
  <dcterms:created xsi:type="dcterms:W3CDTF">2025-07-07T10:16:00Z</dcterms:created>
  <dcterms:modified xsi:type="dcterms:W3CDTF">2026-05-22T06:15:00Z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93ecc0f-ccb9-4361-8333-eab9c279fcaa_Enabled">
    <vt:lpwstr>true</vt:lpwstr>
  </property>
  <property fmtid="{D5CDD505-2E9C-101B-9397-08002B2CF9AE}" pid="3" name="MSIP_Label_593ecc0f-ccb9-4361-8333-eab9c279fcaa_SetDate">
    <vt:lpwstr>2020-04-03T13:30:24Z</vt:lpwstr>
  </property>
  <property fmtid="{D5CDD505-2E9C-101B-9397-08002B2CF9AE}" pid="4" name="MSIP_Label_593ecc0f-ccb9-4361-8333-eab9c279fcaa_Method">
    <vt:lpwstr>Standard</vt:lpwstr>
  </property>
  <property fmtid="{D5CDD505-2E9C-101B-9397-08002B2CF9AE}" pid="5" name="MSIP_Label_593ecc0f-ccb9-4361-8333-eab9c279fcaa_Name">
    <vt:lpwstr>Intern</vt:lpwstr>
  </property>
  <property fmtid="{D5CDD505-2E9C-101B-9397-08002B2CF9AE}" pid="6" name="MSIP_Label_593ecc0f-ccb9-4361-8333-eab9c279fcaa_SiteId">
    <vt:lpwstr>07ba06ff-14f4-464b-b7e8-bc3a7e21e203</vt:lpwstr>
  </property>
  <property fmtid="{D5CDD505-2E9C-101B-9397-08002B2CF9AE}" pid="7" name="MSIP_Label_593ecc0f-ccb9-4361-8333-eab9c279fcaa_ActionId">
    <vt:lpwstr>16402296-5883-4f68-a492-0000e2d5b4ee</vt:lpwstr>
  </property>
  <property fmtid="{D5CDD505-2E9C-101B-9397-08002B2CF9AE}" pid="8" name="MSIP_Label_593ecc0f-ccb9-4361-8333-eab9c279fcaa_ContentBits">
    <vt:lpwstr>0</vt:lpwstr>
  </property>
</Properties>
</file>